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Фаслҳои асосии геологияи муҳандисӣ кадомҳоянд?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$A) Петрографияи муҳандисӣ, геологияи муҳандисии массивҳои ҷинсҳои кӯҳӣ, геодинамикаи муҳандисӣ;</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Геоморфология, Петрография, Минералогия;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Геодинамикаи муҳандисӣ, петрофизика, минералогия;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Равандҳои геодинамикӣ, геологияи муҳандисӣ, гидрогеология;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Гидрогеология, геоморфология, грунтшиносӣ;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w:t>
      </w:r>
    </w:p>
    <w:p w:rsidR="00182B35" w:rsidRPr="00AA3523" w:rsidRDefault="00182B35" w:rsidP="00A3017B">
      <w:pPr>
        <w:spacing w:after="0" w:line="240" w:lineRule="auto"/>
        <w:jc w:val="both"/>
        <w:rPr>
          <w:rFonts w:ascii="Palatino Linotype" w:hAnsi="Palatino Linotype"/>
          <w:sz w:val="28"/>
          <w:szCs w:val="28"/>
          <w:vertAlign w:val="superscript"/>
        </w:rPr>
      </w:pPr>
      <w:r w:rsidRPr="00AA3523">
        <w:rPr>
          <w:rFonts w:ascii="Palatino Linotype" w:hAnsi="Palatino Linotype"/>
          <w:sz w:val="28"/>
          <w:szCs w:val="28"/>
        </w:rPr>
        <w:t>Равандҳои механикӣ кадомҳоянд?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Тарқишҳо, яхбандӣ, фуруравӣ;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Ҳаракатҳои тектоникӣ;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rPr>
        <w:t>Фишурдашавӣ, ёзидан, ғеҷиш;</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Ярч, фуруравӣ, намнокӣ;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Заминларза, ҳаракатҳои тектоникӣ, ёзидан;</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ордовик бо кадом индекс ишора карда мешавад?</w:t>
      </w:r>
    </w:p>
    <w:p w:rsidR="00182B35" w:rsidRPr="00AA3523" w:rsidRDefault="00182B35" w:rsidP="00A3017B">
      <w:pPr>
        <w:spacing w:after="0" w:line="240" w:lineRule="auto"/>
        <w:jc w:val="both"/>
        <w:rPr>
          <w:rFonts w:ascii="Palatino Linotype" w:hAnsi="Palatino Linotype"/>
          <w:bCs/>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bCs/>
          <w:sz w:val="28"/>
          <w:szCs w:val="28"/>
          <w:shd w:val="clear" w:color="auto" w:fill="FFFFFF"/>
        </w:rPr>
        <w:t>О</w:t>
      </w:r>
      <w:r w:rsidRPr="00AA3523">
        <w:rPr>
          <w:rFonts w:ascii="Palatino Linotype" w:hAnsi="Palatino Linotype"/>
          <w:bCs/>
          <w:sz w:val="28"/>
          <w:szCs w:val="28"/>
          <w:shd w:val="clear" w:color="auto" w:fill="FFFFFF"/>
          <w:lang w:val="en-US"/>
        </w:rPr>
        <w:t>;</w:t>
      </w:r>
      <w:r w:rsidRPr="00AA3523">
        <w:rPr>
          <w:rFonts w:ascii="Palatino Linotype" w:hAnsi="Palatino Linotype"/>
          <w:bCs/>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$B) </w:t>
      </w:r>
      <w:r w:rsidRPr="00AA3523">
        <w:rPr>
          <w:rFonts w:ascii="Palatino Linotype" w:hAnsi="Palatino Linotype"/>
          <w:sz w:val="28"/>
          <w:szCs w:val="28"/>
          <w:lang w:val="en-US"/>
        </w:rPr>
        <w:t xml:space="preserve">S;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K;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$E) J;</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@4.</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Алоқаи</w:t>
      </w:r>
      <w:r w:rsidRPr="00AA3523">
        <w:rPr>
          <w:rFonts w:ascii="Palatino Linotype" w:hAnsi="Palatino Linotype"/>
          <w:sz w:val="28"/>
          <w:szCs w:val="28"/>
          <w:lang w:val="en-US"/>
        </w:rPr>
        <w:t xml:space="preserve"> </w:t>
      </w:r>
      <w:r w:rsidRPr="00AA3523">
        <w:rPr>
          <w:rFonts w:ascii="Palatino Linotype" w:hAnsi="Palatino Linotype"/>
          <w:sz w:val="28"/>
          <w:szCs w:val="28"/>
        </w:rPr>
        <w:t>байни</w:t>
      </w:r>
      <w:r w:rsidRPr="00AA3523">
        <w:rPr>
          <w:rFonts w:ascii="Palatino Linotype" w:hAnsi="Palatino Linotype"/>
          <w:sz w:val="28"/>
          <w:szCs w:val="28"/>
          <w:lang w:val="en-US"/>
        </w:rPr>
        <w:t xml:space="preserve"> </w:t>
      </w:r>
      <w:r w:rsidRPr="00AA3523">
        <w:rPr>
          <w:rFonts w:ascii="Palatino Linotype" w:hAnsi="Palatino Linotype"/>
          <w:sz w:val="28"/>
          <w:szCs w:val="28"/>
        </w:rPr>
        <w:t>минералӣ</w:t>
      </w:r>
      <w:r w:rsidRPr="00AA3523">
        <w:rPr>
          <w:rFonts w:ascii="Palatino Linotype" w:hAnsi="Palatino Linotype"/>
          <w:sz w:val="28"/>
          <w:szCs w:val="28"/>
          <w:lang w:val="en-US"/>
        </w:rPr>
        <w:t xml:space="preserve"> </w:t>
      </w:r>
      <w:r w:rsidRPr="00AA3523">
        <w:rPr>
          <w:rFonts w:ascii="Palatino Linotype" w:hAnsi="Palatino Linotype"/>
          <w:sz w:val="28"/>
          <w:szCs w:val="28"/>
        </w:rPr>
        <w:t>дар</w:t>
      </w:r>
      <w:r w:rsidRPr="00AA3523">
        <w:rPr>
          <w:rFonts w:ascii="Palatino Linotype" w:hAnsi="Palatino Linotype"/>
          <w:sz w:val="28"/>
          <w:szCs w:val="28"/>
          <w:lang w:val="en-US"/>
        </w:rPr>
        <w:t xml:space="preserve"> </w:t>
      </w:r>
      <w:r w:rsidRPr="00AA3523">
        <w:rPr>
          <w:rFonts w:ascii="Palatino Linotype" w:hAnsi="Palatino Linotype"/>
          <w:sz w:val="28"/>
          <w:szCs w:val="28"/>
        </w:rPr>
        <w:t>ҷинсҳои</w:t>
      </w:r>
      <w:r w:rsidRPr="00AA3523">
        <w:rPr>
          <w:rFonts w:ascii="Palatino Linotype" w:hAnsi="Palatino Linotype"/>
          <w:sz w:val="28"/>
          <w:szCs w:val="28"/>
          <w:lang w:val="en-US"/>
        </w:rPr>
        <w:t xml:space="preserve"> </w:t>
      </w:r>
      <w:r w:rsidRPr="00AA3523">
        <w:rPr>
          <w:rFonts w:ascii="Palatino Linotype" w:hAnsi="Palatino Linotype"/>
          <w:sz w:val="28"/>
          <w:szCs w:val="28"/>
        </w:rPr>
        <w:t>кӯҳӣ</w:t>
      </w:r>
      <w:r w:rsidRPr="00AA3523">
        <w:rPr>
          <w:rFonts w:ascii="Palatino Linotype" w:hAnsi="Palatino Linotype"/>
          <w:sz w:val="28"/>
          <w:szCs w:val="28"/>
          <w:lang w:val="en-US"/>
        </w:rPr>
        <w:t xml:space="preserve"> </w:t>
      </w:r>
      <w:r w:rsidRPr="00AA3523">
        <w:rPr>
          <w:rFonts w:ascii="Palatino Linotype" w:hAnsi="Palatino Linotype"/>
          <w:sz w:val="28"/>
          <w:szCs w:val="28"/>
        </w:rPr>
        <w:t>бо</w:t>
      </w:r>
      <w:r w:rsidRPr="00AA3523">
        <w:rPr>
          <w:rFonts w:ascii="Palatino Linotype" w:hAnsi="Palatino Linotype"/>
          <w:sz w:val="28"/>
          <w:szCs w:val="28"/>
          <w:lang w:val="en-US"/>
        </w:rPr>
        <w:t xml:space="preserve"> </w:t>
      </w:r>
      <w:r w:rsidRPr="00AA3523">
        <w:rPr>
          <w:rFonts w:ascii="Palatino Linotype" w:hAnsi="Palatino Linotype"/>
          <w:sz w:val="28"/>
          <w:szCs w:val="28"/>
        </w:rPr>
        <w:t>ёрии</w:t>
      </w:r>
      <w:r w:rsidRPr="00AA3523">
        <w:rPr>
          <w:rFonts w:ascii="Palatino Linotype" w:hAnsi="Palatino Linotype"/>
          <w:sz w:val="28"/>
          <w:szCs w:val="28"/>
          <w:lang w:val="en-US"/>
        </w:rPr>
        <w:t xml:space="preserve"> </w:t>
      </w:r>
      <w:r w:rsidRPr="00AA3523">
        <w:rPr>
          <w:rFonts w:ascii="Palatino Linotype" w:hAnsi="Palatino Linotype"/>
          <w:sz w:val="28"/>
          <w:szCs w:val="28"/>
        </w:rPr>
        <w:t>кадом</w:t>
      </w:r>
      <w:r w:rsidRPr="00AA3523">
        <w:rPr>
          <w:rFonts w:ascii="Palatino Linotype" w:hAnsi="Palatino Linotype"/>
          <w:sz w:val="28"/>
          <w:szCs w:val="28"/>
          <w:lang w:val="en-US"/>
        </w:rPr>
        <w:t xml:space="preserve"> </w:t>
      </w:r>
      <w:r w:rsidRPr="00AA3523">
        <w:rPr>
          <w:rFonts w:ascii="Palatino Linotype" w:hAnsi="Palatino Linotype"/>
          <w:sz w:val="28"/>
          <w:szCs w:val="28"/>
        </w:rPr>
        <w:t>қувваҳо</w:t>
      </w:r>
      <w:r w:rsidRPr="00AA3523">
        <w:rPr>
          <w:rFonts w:ascii="Palatino Linotype" w:hAnsi="Palatino Linotype"/>
          <w:sz w:val="28"/>
          <w:szCs w:val="28"/>
          <w:lang w:val="en-US"/>
        </w:rPr>
        <w:t xml:space="preserve"> </w:t>
      </w:r>
      <w:r w:rsidRPr="00AA3523">
        <w:rPr>
          <w:rFonts w:ascii="Palatino Linotype" w:hAnsi="Palatino Linotype"/>
          <w:sz w:val="28"/>
          <w:szCs w:val="28"/>
        </w:rPr>
        <w:t>бавуҷуд</w:t>
      </w:r>
      <w:r w:rsidRPr="00AA3523">
        <w:rPr>
          <w:rFonts w:ascii="Palatino Linotype" w:hAnsi="Palatino Linotype"/>
          <w:sz w:val="28"/>
          <w:szCs w:val="28"/>
          <w:lang w:val="en-US"/>
        </w:rPr>
        <w:t xml:space="preserve"> </w:t>
      </w:r>
      <w:r w:rsidRPr="00AA3523">
        <w:rPr>
          <w:rFonts w:ascii="Palatino Linotype" w:hAnsi="Palatino Linotype"/>
          <w:sz w:val="28"/>
          <w:szCs w:val="28"/>
        </w:rPr>
        <w:t>меоянд</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rPr>
        <w:t>Қувваи</w:t>
      </w:r>
      <w:r w:rsidRPr="00AA3523">
        <w:rPr>
          <w:rFonts w:ascii="Palatino Linotype" w:hAnsi="Palatino Linotype"/>
          <w:sz w:val="28"/>
          <w:szCs w:val="28"/>
          <w:lang w:val="en-US"/>
        </w:rPr>
        <w:t xml:space="preserve"> </w:t>
      </w:r>
      <w:r w:rsidRPr="00AA3523">
        <w:rPr>
          <w:rFonts w:ascii="Palatino Linotype" w:hAnsi="Palatino Linotype"/>
          <w:sz w:val="28"/>
          <w:szCs w:val="28"/>
        </w:rPr>
        <w:t>ҷозиба</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rPr>
        <w:t>Қувваи</w:t>
      </w:r>
      <w:r w:rsidRPr="00AA3523">
        <w:rPr>
          <w:rFonts w:ascii="Palatino Linotype" w:hAnsi="Palatino Linotype"/>
          <w:sz w:val="28"/>
          <w:szCs w:val="28"/>
          <w:lang w:val="en-US"/>
        </w:rPr>
        <w:t xml:space="preserve"> </w:t>
      </w:r>
      <w:r w:rsidRPr="00AA3523">
        <w:rPr>
          <w:rFonts w:ascii="Palatino Linotype" w:hAnsi="Palatino Linotype"/>
          <w:sz w:val="28"/>
          <w:szCs w:val="28"/>
        </w:rPr>
        <w:t>кашиши</w:t>
      </w:r>
      <w:r w:rsidRPr="00AA3523">
        <w:rPr>
          <w:rFonts w:ascii="Palatino Linotype" w:hAnsi="Palatino Linotype"/>
          <w:sz w:val="28"/>
          <w:szCs w:val="28"/>
          <w:lang w:val="en-US"/>
        </w:rPr>
        <w:t xml:space="preserve"> </w:t>
      </w:r>
      <w:r w:rsidRPr="00AA3523">
        <w:rPr>
          <w:rFonts w:ascii="Palatino Linotype" w:hAnsi="Palatino Linotype"/>
          <w:sz w:val="28"/>
          <w:szCs w:val="28"/>
        </w:rPr>
        <w:t>сатҳи</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rPr>
        <w:t>Муқовимат</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w:t>
      </w:r>
      <w:r w:rsidRPr="00AA3523">
        <w:rPr>
          <w:rFonts w:ascii="Palatino Linotype" w:hAnsi="Palatino Linotype"/>
          <w:sz w:val="28"/>
          <w:szCs w:val="28"/>
        </w:rPr>
        <w:t>Қуваи</w:t>
      </w:r>
      <w:r w:rsidRPr="00AA3523">
        <w:rPr>
          <w:rFonts w:ascii="Palatino Linotype" w:hAnsi="Palatino Linotype"/>
          <w:sz w:val="28"/>
          <w:szCs w:val="28"/>
          <w:lang w:val="en-US"/>
        </w:rPr>
        <w:t xml:space="preserve"> </w:t>
      </w:r>
      <w:r w:rsidRPr="00AA3523">
        <w:rPr>
          <w:rFonts w:ascii="Palatino Linotype" w:hAnsi="Palatino Linotype"/>
          <w:sz w:val="28"/>
          <w:szCs w:val="28"/>
        </w:rPr>
        <w:t>ҷозиба</w:t>
      </w:r>
      <w:r w:rsidRPr="00AA3523">
        <w:rPr>
          <w:rFonts w:ascii="Palatino Linotype" w:hAnsi="Palatino Linotype"/>
          <w:sz w:val="28"/>
          <w:szCs w:val="28"/>
          <w:lang w:val="en-US"/>
        </w:rPr>
        <w:t xml:space="preserve"> </w:t>
      </w:r>
      <w:r w:rsidRPr="00AA3523">
        <w:rPr>
          <w:rFonts w:ascii="Palatino Linotype" w:hAnsi="Palatino Linotype"/>
          <w:sz w:val="28"/>
          <w:szCs w:val="28"/>
        </w:rPr>
        <w:t>ва</w:t>
      </w:r>
      <w:r w:rsidRPr="00AA3523">
        <w:rPr>
          <w:rFonts w:ascii="Palatino Linotype" w:hAnsi="Palatino Linotype"/>
          <w:sz w:val="28"/>
          <w:szCs w:val="28"/>
          <w:lang w:val="en-US"/>
        </w:rPr>
        <w:t xml:space="preserve"> </w:t>
      </w:r>
      <w:r w:rsidRPr="00AA3523">
        <w:rPr>
          <w:rFonts w:ascii="Palatino Linotype" w:hAnsi="Palatino Linotype"/>
          <w:sz w:val="28"/>
          <w:szCs w:val="28"/>
        </w:rPr>
        <w:t>кашиши</w:t>
      </w:r>
      <w:r w:rsidRPr="00AA3523">
        <w:rPr>
          <w:rFonts w:ascii="Palatino Linotype" w:hAnsi="Palatino Linotype"/>
          <w:sz w:val="28"/>
          <w:szCs w:val="28"/>
          <w:lang w:val="en-US"/>
        </w:rPr>
        <w:t xml:space="preserve"> </w:t>
      </w:r>
      <w:r w:rsidRPr="00AA3523">
        <w:rPr>
          <w:rFonts w:ascii="Palatino Linotype" w:hAnsi="Palatino Linotype"/>
          <w:sz w:val="28"/>
          <w:szCs w:val="28"/>
        </w:rPr>
        <w:t>сатҳӣ</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bCs/>
          <w:iCs/>
          <w:sz w:val="28"/>
          <w:szCs w:val="28"/>
          <w:lang w:val="en-US"/>
        </w:rPr>
      </w:pPr>
      <w:r w:rsidRPr="00AA3523">
        <w:rPr>
          <w:rFonts w:ascii="Palatino Linotype" w:hAnsi="Palatino Linotype"/>
          <w:sz w:val="28"/>
          <w:szCs w:val="28"/>
          <w:lang w:val="en-US"/>
        </w:rPr>
        <w:t xml:space="preserve">$E) </w:t>
      </w:r>
      <w:r w:rsidRPr="00AA3523">
        <w:rPr>
          <w:rFonts w:ascii="Palatino Linotype" w:hAnsi="Palatino Linotype"/>
          <w:bCs/>
          <w:iCs/>
          <w:sz w:val="28"/>
          <w:szCs w:val="28"/>
        </w:rPr>
        <w:t>Сатҳӣ</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ва</w:t>
      </w:r>
      <w:r w:rsidRPr="00AA3523">
        <w:rPr>
          <w:rFonts w:ascii="Palatino Linotype" w:hAnsi="Palatino Linotype"/>
          <w:bCs/>
          <w:sz w:val="28"/>
          <w:szCs w:val="28"/>
          <w:lang w:val="en-US"/>
        </w:rPr>
        <w:t xml:space="preserve"> </w:t>
      </w:r>
      <w:r w:rsidRPr="00AA3523">
        <w:rPr>
          <w:rFonts w:ascii="Palatino Linotype" w:hAnsi="Palatino Linotype"/>
          <w:bCs/>
          <w:iCs/>
          <w:sz w:val="28"/>
          <w:szCs w:val="28"/>
        </w:rPr>
        <w:t>ҳаҷмӣ</w:t>
      </w:r>
      <w:r w:rsidRPr="00AA3523">
        <w:rPr>
          <w:rFonts w:ascii="Palatino Linotype" w:hAnsi="Palatino Linotype"/>
          <w:bCs/>
          <w:iCs/>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@5.</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Сахтии</w:t>
      </w:r>
      <w:r w:rsidRPr="00AA3523">
        <w:rPr>
          <w:rFonts w:ascii="Palatino Linotype" w:hAnsi="Palatino Linotype"/>
          <w:sz w:val="28"/>
          <w:szCs w:val="28"/>
          <w:lang w:val="en-US"/>
        </w:rPr>
        <w:t xml:space="preserve"> </w:t>
      </w:r>
      <w:r w:rsidRPr="00AA3523">
        <w:rPr>
          <w:rFonts w:ascii="Palatino Linotype" w:hAnsi="Palatino Linotype"/>
          <w:sz w:val="28"/>
          <w:szCs w:val="28"/>
        </w:rPr>
        <w:t>мутлақи</w:t>
      </w:r>
      <w:r w:rsidRPr="00AA3523">
        <w:rPr>
          <w:rFonts w:ascii="Palatino Linotype" w:hAnsi="Palatino Linotype"/>
          <w:sz w:val="28"/>
          <w:szCs w:val="28"/>
          <w:lang w:val="en-US"/>
        </w:rPr>
        <w:t xml:space="preserve"> </w:t>
      </w:r>
      <w:r w:rsidRPr="00AA3523">
        <w:rPr>
          <w:rFonts w:ascii="Palatino Linotype" w:hAnsi="Palatino Linotype"/>
          <w:sz w:val="28"/>
          <w:szCs w:val="28"/>
        </w:rPr>
        <w:t>минералҳо</w:t>
      </w:r>
      <w:r w:rsidRPr="00AA3523">
        <w:rPr>
          <w:rFonts w:ascii="Palatino Linotype" w:hAnsi="Palatino Linotype"/>
          <w:sz w:val="28"/>
          <w:szCs w:val="28"/>
          <w:lang w:val="en-US"/>
        </w:rPr>
        <w:t xml:space="preserve"> </w:t>
      </w:r>
      <w:r w:rsidRPr="00AA3523">
        <w:rPr>
          <w:rFonts w:ascii="Palatino Linotype" w:hAnsi="Palatino Linotype"/>
          <w:sz w:val="28"/>
          <w:szCs w:val="28"/>
        </w:rPr>
        <w:t>аз</w:t>
      </w:r>
      <w:r w:rsidRPr="00AA3523">
        <w:rPr>
          <w:rFonts w:ascii="Palatino Linotype" w:hAnsi="Palatino Linotype"/>
          <w:sz w:val="28"/>
          <w:szCs w:val="28"/>
          <w:lang w:val="en-US"/>
        </w:rPr>
        <w:t xml:space="preserve"> </w:t>
      </w:r>
      <w:r w:rsidRPr="00AA3523">
        <w:rPr>
          <w:rFonts w:ascii="Palatino Linotype" w:hAnsi="Palatino Linotype"/>
          <w:sz w:val="28"/>
          <w:szCs w:val="28"/>
        </w:rPr>
        <w:t>чанд</w:t>
      </w:r>
      <w:r w:rsidRPr="00AA3523">
        <w:rPr>
          <w:rFonts w:ascii="Palatino Linotype" w:hAnsi="Palatino Linotype"/>
          <w:sz w:val="28"/>
          <w:szCs w:val="28"/>
          <w:lang w:val="en-US"/>
        </w:rPr>
        <w:t xml:space="preserve"> </w:t>
      </w:r>
      <w:r w:rsidRPr="00AA3523">
        <w:rPr>
          <w:rFonts w:ascii="Palatino Linotype" w:hAnsi="Palatino Linotype"/>
          <w:sz w:val="28"/>
          <w:szCs w:val="28"/>
        </w:rPr>
        <w:t>то</w:t>
      </w:r>
      <w:r w:rsidRPr="00AA3523">
        <w:rPr>
          <w:rFonts w:ascii="Palatino Linotype" w:hAnsi="Palatino Linotype"/>
          <w:sz w:val="28"/>
          <w:szCs w:val="28"/>
          <w:lang w:val="en-US"/>
        </w:rPr>
        <w:t xml:space="preserve"> </w:t>
      </w:r>
      <w:r w:rsidRPr="00AA3523">
        <w:rPr>
          <w:rFonts w:ascii="Palatino Linotype" w:hAnsi="Palatino Linotype"/>
          <w:sz w:val="28"/>
          <w:szCs w:val="28"/>
        </w:rPr>
        <w:t>чанд</w:t>
      </w:r>
      <w:r w:rsidRPr="00AA3523">
        <w:rPr>
          <w:rFonts w:ascii="Palatino Linotype" w:hAnsi="Palatino Linotype"/>
          <w:sz w:val="28"/>
          <w:szCs w:val="28"/>
          <w:lang w:val="en-US"/>
        </w:rPr>
        <w:t xml:space="preserve"> </w:t>
      </w:r>
      <w:r w:rsidRPr="00AA3523">
        <w:rPr>
          <w:rFonts w:ascii="Palatino Linotype" w:hAnsi="Palatino Linotype"/>
          <w:sz w:val="28"/>
          <w:szCs w:val="28"/>
        </w:rPr>
        <w:t>таъғир</w:t>
      </w:r>
      <w:r w:rsidRPr="00AA3523">
        <w:rPr>
          <w:rFonts w:ascii="Palatino Linotype" w:hAnsi="Palatino Linotype"/>
          <w:sz w:val="28"/>
          <w:szCs w:val="28"/>
          <w:lang w:val="en-US"/>
        </w:rPr>
        <w:t xml:space="preserve"> </w:t>
      </w:r>
      <w:r w:rsidRPr="00AA3523">
        <w:rPr>
          <w:rFonts w:ascii="Palatino Linotype" w:hAnsi="Palatino Linotype"/>
          <w:sz w:val="28"/>
          <w:szCs w:val="28"/>
        </w:rPr>
        <w:t>меёбад</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$A) Аз 2. 4 то 10 060 ∙10</w:t>
      </w:r>
      <w:r w:rsidRPr="00AA3523">
        <w:rPr>
          <w:rFonts w:ascii="Palatino Linotype" w:hAnsi="Palatino Linotype"/>
          <w:bCs/>
          <w:sz w:val="28"/>
          <w:szCs w:val="28"/>
          <w:vertAlign w:val="superscript"/>
        </w:rPr>
        <w:t>7</w:t>
      </w:r>
      <w:r w:rsidRPr="00AA3523">
        <w:rPr>
          <w:rFonts w:ascii="Palatino Linotype" w:hAnsi="Palatino Linotype"/>
          <w:bCs/>
          <w:sz w:val="28"/>
          <w:szCs w:val="28"/>
        </w:rPr>
        <w:t xml:space="preserve"> Н/м</w:t>
      </w:r>
      <w:r w:rsidRPr="00AA3523">
        <w:rPr>
          <w:rFonts w:ascii="Palatino Linotype" w:hAnsi="Palatino Linotype"/>
          <w:bCs/>
          <w:sz w:val="28"/>
          <w:szCs w:val="28"/>
          <w:vertAlign w:val="superscript"/>
        </w:rPr>
        <w:t>2</w:t>
      </w:r>
      <w:r w:rsidRPr="00AA3523">
        <w:rPr>
          <w:rFonts w:ascii="Palatino Linotype" w:hAnsi="Palatino Linotype"/>
          <w:bCs/>
          <w:sz w:val="28"/>
          <w:szCs w:val="28"/>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$B) Аз 0,1 то 0,60 ∙10</w:t>
      </w:r>
      <w:r w:rsidRPr="00AA3523">
        <w:rPr>
          <w:rFonts w:ascii="Palatino Linotype" w:hAnsi="Palatino Linotype"/>
          <w:sz w:val="28"/>
          <w:szCs w:val="28"/>
          <w:vertAlign w:val="superscript"/>
        </w:rPr>
        <w:t>7</w:t>
      </w:r>
      <w:r w:rsidRPr="00AA3523">
        <w:rPr>
          <w:rFonts w:ascii="Palatino Linotype" w:hAnsi="Palatino Linotype"/>
          <w:sz w:val="28"/>
          <w:szCs w:val="28"/>
        </w:rPr>
        <w:t xml:space="preserve"> Н/м</w:t>
      </w:r>
      <w:r w:rsidRPr="00AA3523">
        <w:rPr>
          <w:rFonts w:ascii="Palatino Linotype" w:hAnsi="Palatino Linotype"/>
          <w:sz w:val="28"/>
          <w:szCs w:val="28"/>
          <w:vertAlign w:val="superscript"/>
        </w:rPr>
        <w:t>2</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$C) Аз 0,1 то 0,60 ∙10</w:t>
      </w:r>
      <w:r w:rsidRPr="00AA3523">
        <w:rPr>
          <w:rFonts w:ascii="Palatino Linotype" w:hAnsi="Palatino Linotype"/>
          <w:sz w:val="28"/>
          <w:szCs w:val="28"/>
          <w:vertAlign w:val="superscript"/>
        </w:rPr>
        <w:t>7</w:t>
      </w:r>
      <w:r w:rsidRPr="00AA3523">
        <w:rPr>
          <w:rFonts w:ascii="Palatino Linotype" w:hAnsi="Palatino Linotype"/>
          <w:sz w:val="28"/>
          <w:szCs w:val="28"/>
        </w:rPr>
        <w:t xml:space="preserve"> Н/м</w:t>
      </w:r>
      <w:r w:rsidRPr="00AA3523">
        <w:rPr>
          <w:rFonts w:ascii="Palatino Linotype" w:hAnsi="Palatino Linotype"/>
          <w:sz w:val="28"/>
          <w:szCs w:val="28"/>
          <w:vertAlign w:val="superscript"/>
        </w:rPr>
        <w:t>2</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аз 4 то 11;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rPr>
        <w:t>Аз 2. 4 то 10 060 ∙10</w:t>
      </w:r>
      <w:r w:rsidRPr="00AA3523">
        <w:rPr>
          <w:rFonts w:ascii="Palatino Linotype" w:hAnsi="Palatino Linotype"/>
          <w:bCs/>
          <w:sz w:val="28"/>
          <w:szCs w:val="28"/>
          <w:vertAlign w:val="superscript"/>
        </w:rPr>
        <w:t>7</w:t>
      </w:r>
      <w:r w:rsidRPr="00AA3523">
        <w:rPr>
          <w:rFonts w:ascii="Palatino Linotype" w:hAnsi="Palatino Linotype"/>
          <w:bCs/>
          <w:sz w:val="28"/>
          <w:szCs w:val="28"/>
        </w:rPr>
        <w:t xml:space="preserve"> Н/м</w:t>
      </w:r>
      <w:r w:rsidRPr="00AA3523">
        <w:rPr>
          <w:rFonts w:ascii="Palatino Linotype" w:hAnsi="Palatino Linotype"/>
          <w:bCs/>
          <w:sz w:val="28"/>
          <w:szCs w:val="28"/>
          <w:vertAlign w:val="superscript"/>
        </w:rPr>
        <w:t>2</w:t>
      </w:r>
      <w:r w:rsidRPr="00AA3523">
        <w:rPr>
          <w:rFonts w:ascii="Palatino Linotype" w:hAnsi="Palatino Linotype"/>
          <w:bCs/>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конгломератро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5" o:spid="_x0000_i1025" type="#_x0000_t75" alt="img73" style="width:54.6pt;height:30.6pt;visibility:visible">
            <v:imagedata r:id="rId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74" o:spid="_x0000_i1026" type="#_x0000_t75" alt="img75" style="width:56.4pt;height:27pt;visibility:visible">
            <v:imagedata r:id="rId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73" o:spid="_x0000_i1027" type="#_x0000_t75" alt="img76" style="width:55.2pt;height:27pt;visibility:visible">
            <v:imagedata r:id="rId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72" o:spid="_x0000_i1028" type="#_x0000_t75" alt="img77" style="width:54.6pt;height:28.2pt;visibility:visible">
            <v:imagedata r:id="rId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71" o:spid="_x0000_i1029" type="#_x0000_t75" alt="img78" style="width:56.4pt;height:28.8pt;visibility:visible">
            <v:imagedata r:id="rId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Вобаста ба </w:t>
      </w:r>
      <w:r w:rsidRPr="00AA3523">
        <w:rPr>
          <w:rFonts w:ascii="Palatino Linotype" w:hAnsi="Palatino Linotype"/>
          <w:iCs/>
          <w:sz w:val="28"/>
          <w:szCs w:val="28"/>
        </w:rPr>
        <w:t>андозаи зарачаҳои минералӣ структураҳо ба кадом гурӯҳҳо ҷудо мешаванд?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Калонпора, миёнапора;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Калонҳаҷм, миёнапора, донагӣ;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Хурд, миёна, калонпора;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Калонзара, миёназара, хурдзара;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rPr>
        <w:t>Калондона, миёнадона, хурддона, гуногундона;</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перм, юра, мел тавақуфи стратиграфӣ дар кадом давра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Девон;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 xml:space="preserve">Триас;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$C) </w:t>
      </w:r>
      <w:r w:rsidRPr="00AA3523">
        <w:rPr>
          <w:rFonts w:ascii="Palatino Linotype" w:hAnsi="Palatino Linotype"/>
          <w:sz w:val="28"/>
          <w:szCs w:val="28"/>
          <w:shd w:val="clear" w:color="auto" w:fill="FFFFFF"/>
        </w:rPr>
        <w:t xml:space="preserve">Неоген;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Бур;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9.</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Ба моддаҳои аз ҷиҳати химияви фаъол чи дохил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Намакоб, сера, оксиген;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bCs/>
          <w:sz w:val="28"/>
          <w:szCs w:val="28"/>
        </w:rPr>
        <w:t>Об, ангидриди карбон, газҳо;</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Намаки оши, гидроген, кислота;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Флюидҳо, об, газҳо;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Боришоти атмосферӣ, силвин, галит;</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Вобаста ба ҷоигиршавӣ ва равандҳои миқёсӣ кадом намудҳои метаморфизм мавҷуд аст?</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Метаморфизми дохилӣ;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Метаморфизми сатҳӣ;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rPr>
        <w:t xml:space="preserve">Метаморфизми маҳаллӣ ва минтақавӣ;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$D) </w:t>
      </w:r>
      <w:r w:rsidRPr="00AA3523">
        <w:rPr>
          <w:rFonts w:ascii="Palatino Linotype" w:hAnsi="Palatino Linotype"/>
          <w:sz w:val="28"/>
          <w:szCs w:val="28"/>
        </w:rPr>
        <w:t xml:space="preserve">Метаморфизми минтақавӣ;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Метаморфизми маҳалӣ;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@11.</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Вобаста ба тарикиби минералӣ ва дараҷаи метаморфизм, зичии ҷинсҳои кӯҳии метаморфикӣ чи қадар таъғир меёбад?</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$A) аз 2,42 то 3,47 ∙10</w:t>
      </w:r>
      <w:r w:rsidRPr="00AA3523">
        <w:rPr>
          <w:rFonts w:ascii="Palatino Linotype" w:hAnsi="Palatino Linotype"/>
          <w:bCs/>
          <w:sz w:val="28"/>
          <w:szCs w:val="28"/>
          <w:vertAlign w:val="superscript"/>
        </w:rPr>
        <w:t>3</w:t>
      </w:r>
      <w:r w:rsidRPr="00AA3523">
        <w:rPr>
          <w:rFonts w:ascii="Palatino Linotype" w:hAnsi="Palatino Linotype"/>
          <w:bCs/>
          <w:sz w:val="28"/>
          <w:szCs w:val="28"/>
        </w:rPr>
        <w:t xml:space="preserve"> кг/м</w:t>
      </w:r>
      <w:r>
        <w:rPr>
          <w:rFonts w:ascii="Palatino Linotype" w:hAnsi="Palatino Linotype"/>
          <w:bCs/>
          <w:sz w:val="28"/>
          <w:szCs w:val="28"/>
          <w:vertAlign w:val="superscript"/>
        </w:rPr>
        <w:t>3</w:t>
      </w:r>
      <w:r w:rsidRPr="00AA3523">
        <w:rPr>
          <w:rFonts w:ascii="Palatino Linotype" w:hAnsi="Palatino Linotype"/>
          <w:bCs/>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$B) </w:t>
      </w:r>
      <w:r w:rsidRPr="00AA3523">
        <w:rPr>
          <w:rFonts w:ascii="Palatino Linotype" w:hAnsi="Palatino Linotype"/>
          <w:sz w:val="28"/>
          <w:szCs w:val="28"/>
        </w:rPr>
        <w:t>аз 2 то 7 ∙10</w:t>
      </w:r>
      <w:r w:rsidRPr="00AA3523">
        <w:rPr>
          <w:rFonts w:ascii="Palatino Linotype" w:hAnsi="Palatino Linotype"/>
          <w:sz w:val="28"/>
          <w:szCs w:val="28"/>
          <w:vertAlign w:val="superscript"/>
        </w:rPr>
        <w:t>3</w:t>
      </w:r>
      <w:r w:rsidRPr="00AA3523">
        <w:rPr>
          <w:rFonts w:ascii="Palatino Linotype" w:hAnsi="Palatino Linotype"/>
          <w:sz w:val="28"/>
          <w:szCs w:val="28"/>
        </w:rPr>
        <w:t xml:space="preserve"> кг/м</w:t>
      </w:r>
      <w:r w:rsidRPr="00AA3523">
        <w:rPr>
          <w:rFonts w:ascii="Palatino Linotype" w:hAnsi="Palatino Linotype"/>
          <w:sz w:val="28"/>
          <w:szCs w:val="28"/>
          <w:vertAlign w:val="superscript"/>
        </w:rPr>
        <w:t>3</w: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$C) аз 4 то 47 ∙10</w:t>
      </w:r>
      <w:r w:rsidRPr="00AA3523">
        <w:rPr>
          <w:rFonts w:ascii="Palatino Linotype" w:hAnsi="Palatino Linotype"/>
          <w:sz w:val="28"/>
          <w:szCs w:val="28"/>
          <w:vertAlign w:val="superscript"/>
        </w:rPr>
        <w:t>3</w:t>
      </w:r>
      <w:r w:rsidRPr="00AA3523">
        <w:rPr>
          <w:rFonts w:ascii="Palatino Linotype" w:hAnsi="Palatino Linotype"/>
          <w:sz w:val="28"/>
          <w:szCs w:val="28"/>
        </w:rPr>
        <w:t xml:space="preserve"> кг/м</w:t>
      </w:r>
      <w:r w:rsidRPr="00AA3523">
        <w:rPr>
          <w:rFonts w:ascii="Palatino Linotype" w:hAnsi="Palatino Linotype"/>
          <w:sz w:val="28"/>
          <w:szCs w:val="28"/>
          <w:vertAlign w:val="superscript"/>
        </w:rPr>
        <w:t>3</w: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$D) аз 5,1 то 7,47 ∙10</w:t>
      </w:r>
      <w:r w:rsidRPr="00AA3523">
        <w:rPr>
          <w:rFonts w:ascii="Palatino Linotype" w:hAnsi="Palatino Linotype"/>
          <w:sz w:val="28"/>
          <w:szCs w:val="28"/>
          <w:vertAlign w:val="superscript"/>
        </w:rPr>
        <w:t>3</w:t>
      </w:r>
      <w:r w:rsidRPr="00AA3523">
        <w:rPr>
          <w:rFonts w:ascii="Palatino Linotype" w:hAnsi="Palatino Linotype"/>
          <w:sz w:val="28"/>
          <w:szCs w:val="28"/>
        </w:rPr>
        <w:t xml:space="preserve"> кг/м</w:t>
      </w:r>
      <w:r w:rsidRPr="00AA3523">
        <w:rPr>
          <w:rFonts w:ascii="Palatino Linotype" w:hAnsi="Palatino Linotype"/>
          <w:sz w:val="28"/>
          <w:szCs w:val="28"/>
          <w:vertAlign w:val="superscript"/>
        </w:rPr>
        <w:t>3</w: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аз 42 то 47 ∙10</w:t>
      </w:r>
      <w:r w:rsidRPr="00AA3523">
        <w:rPr>
          <w:rFonts w:ascii="Palatino Linotype" w:hAnsi="Palatino Linotype"/>
          <w:sz w:val="28"/>
          <w:szCs w:val="28"/>
          <w:vertAlign w:val="superscript"/>
        </w:rPr>
        <w:t>3</w:t>
      </w:r>
      <w:r w:rsidRPr="00AA3523">
        <w:rPr>
          <w:rFonts w:ascii="Palatino Linotype" w:hAnsi="Palatino Linotype"/>
          <w:sz w:val="28"/>
          <w:szCs w:val="28"/>
        </w:rPr>
        <w:t xml:space="preserve"> кг/м</w:t>
      </w:r>
      <w:r w:rsidRPr="00AA3523">
        <w:rPr>
          <w:rFonts w:ascii="Palatino Linotype" w:hAnsi="Palatino Linotype"/>
          <w:sz w:val="28"/>
          <w:szCs w:val="28"/>
          <w:vertAlign w:val="superscript"/>
        </w:rPr>
        <w:t>3</w: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лёсро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70" o:spid="_x0000_i1030" type="#_x0000_t75" alt="img73" style="width:54.6pt;height:30.6pt;visibility:visible">
            <v:imagedata r:id="rId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69" o:spid="_x0000_i1031" type="#_x0000_t75" alt="img75" style="width:56.4pt;height:27pt;visibility:visible">
            <v:imagedata r:id="rId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68" o:spid="_x0000_i1032" type="#_x0000_t75" alt="img76" style="width:55.2pt;height:27pt;visibility:visible">
            <v:imagedata r:id="rId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67" o:spid="_x0000_i1033" type="#_x0000_t75" alt="img77" style="width:54.6pt;height:28.2pt;visibility:visible">
            <v:imagedata r:id="rId8" o:title=""/>
          </v:shape>
        </w:pic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66" o:spid="_x0000_i1034" type="#_x0000_t75" alt="img78" style="width:56.4pt;height:28.8pt;visibility:visible">
            <v:imagedata r:id="rId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@13.</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Намудҳои текстураи ҷинсҳои кӯҳии такшонӣ?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Гуногуннавъ, рах-рахӣ, флюидӣ;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Параллелӣ, рах-рах, пора-пора;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Фонашакл, гуногуннавъ, майдадона;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bCs/>
          <w:sz w:val="28"/>
          <w:szCs w:val="28"/>
        </w:rPr>
        <w:t>Параллелӣ, линзагӣ, фонашакл;</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Линзагӣ, калондона, флюидӣ;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14.</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регсанг, оҳаксанг аз ҷиҳати генетикӣ?</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 xml:space="preserve">Таҳшинӣ;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@15.</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Аз руи таркиби гранулометрӣ (миқдори донаҳои андозаашон гуногун) ҷинсҳои кӯҳии такшонӣ ба кадом гуруҳҳо ҷудо мешавад?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Калондона, хурддона;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Майдазара, калонзара, зараввӣ;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Дурушт пора, миёна пора, майда пора;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Калонҳаҷм, миёнаҳаҷм, майдаҳаҷм;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Калондона, майдазарра, пора-пора;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@16.</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Намудҳои текстураҳои криогеннӣ?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Линзагӣ, калондона, флюидӣ;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Фонашакл, гуногуннавъ, майдадона;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Параллелӣ, рах-рах, пора-пора;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Гуногуннавъ, рах-рахӣ, флюидӣ;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rPr>
        <w:t>Якҷоя, қабатнок, пурмасома;</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бурро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65" o:spid="_x0000_i1035" type="#_x0000_t75" alt="img73" style="width:54.6pt;height:30.6pt;visibility:visible">
            <v:imagedata r:id="rId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64" o:spid="_x0000_i1036" type="#_x0000_t75" alt="img75" style="width:56.4pt;height:27pt;visibility:visible">
            <v:imagedata r:id="rId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63" o:spid="_x0000_i1037" type="#_x0000_t75" alt="img76" style="width:55.2pt;height:27pt;visibility:visible">
            <v:imagedata r:id="rId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62" o:spid="_x0000_i1038" type="#_x0000_t75" alt="img77" style="width:54.6pt;height:28.2pt;visibility:visible">
            <v:imagedata r:id="rId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61" o:spid="_x0000_i1039" type="#_x0000_t75" alt="img78" style="width:56.4pt;height:28.8pt;visibility:visible">
            <v:imagedata r:id="rId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Формулаи коэффисиенти ковокӣ?</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noProof/>
          <w:sz w:val="28"/>
          <w:szCs w:val="28"/>
          <w:lang w:eastAsia="ru-RU"/>
        </w:rPr>
        <w:pict>
          <v:shape id="Рисунок 60" o:spid="_x0000_i1040" type="#_x0000_t75" style="width:58.8pt;height:20.4pt;visibility:visible">
            <v:imagedata r:id="rId10" o:title=""/>
          </v:shape>
        </w:pic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noProof/>
          <w:sz w:val="28"/>
          <w:szCs w:val="28"/>
          <w:lang w:eastAsia="ru-RU"/>
        </w:rPr>
        <w:pict>
          <v:shape id="Рисунок 59" o:spid="_x0000_i1041" type="#_x0000_t75" style="width:52.8pt;height:19.8pt;visibility:visible">
            <v:imagedata r:id="rId11" o:title=""/>
          </v:shape>
        </w:pic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noProof/>
          <w:sz w:val="28"/>
          <w:szCs w:val="28"/>
          <w:lang w:eastAsia="ru-RU"/>
        </w:rPr>
        <w:pict>
          <v:shape id="Рисунок 58" o:spid="_x0000_i1042" type="#_x0000_t75" style="width:51.6pt;height:20.4pt;visibility:visible">
            <v:imagedata r:id="rId12" o:title=""/>
          </v:shape>
        </w:pict>
      </w:r>
      <w:r w:rsidRPr="00AA3523">
        <w:rPr>
          <w:rFonts w:ascii="Palatino Linotype" w:hAnsi="Palatino Linotype"/>
          <w:noProof/>
          <w:sz w:val="28"/>
          <w:szCs w:val="28"/>
          <w:lang w:val="en-US" w:eastAsia="ru-RU"/>
        </w:rPr>
        <w:t>;</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$D) ;</w:t>
      </w:r>
      <w:r w:rsidRPr="00AA3523">
        <w:rPr>
          <w:rFonts w:ascii="Palatino Linotype" w:hAnsi="Palatino Linotype"/>
          <w:noProof/>
          <w:sz w:val="28"/>
          <w:szCs w:val="28"/>
          <w:lang w:eastAsia="ru-RU"/>
        </w:rPr>
        <w:pict>
          <v:shape id="Рисунок 57" o:spid="_x0000_i1043" type="#_x0000_t75" style="width:52.8pt;height:22.2pt;visibility:visible">
            <v:imagedata r:id="rId13" o:title=""/>
          </v:shape>
        </w:pict>
      </w:r>
      <w:r w:rsidRPr="00AA3523">
        <w:rPr>
          <w:rFonts w:ascii="Palatino Linotype" w:hAnsi="Palatino Linotype"/>
          <w:noProof/>
          <w:sz w:val="28"/>
          <w:szCs w:val="28"/>
          <w:lang w:val="en-US" w:eastAsia="ru-RU"/>
        </w:rPr>
        <w:t>;</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$E) </w:t>
      </w:r>
      <w:r w:rsidRPr="00AA3523">
        <w:rPr>
          <w:rFonts w:ascii="Palatino Linotype" w:hAnsi="Palatino Linotype"/>
          <w:noProof/>
          <w:sz w:val="28"/>
          <w:szCs w:val="28"/>
          <w:lang w:eastAsia="ru-RU"/>
        </w:rPr>
        <w:pict>
          <v:shape id="Рисунок 56" o:spid="_x0000_i1044" type="#_x0000_t75" style="width:54pt;height:24.6pt;visibility:visible">
            <v:imagedata r:id="rId14" o:title=""/>
          </v:shape>
        </w:pict>
      </w:r>
      <w:r w:rsidRPr="00AA3523">
        <w:rPr>
          <w:rFonts w:ascii="Palatino Linotype" w:hAnsi="Palatino Linotype"/>
          <w:noProof/>
          <w:sz w:val="28"/>
          <w:szCs w:val="28"/>
          <w:lang w:val="en-US" w:eastAsia="ru-RU"/>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@19.</w:t>
      </w:r>
    </w:p>
    <w:p w:rsidR="00182B35" w:rsidRPr="00AA3523" w:rsidRDefault="00182B35" w:rsidP="00A3017B">
      <w:pPr>
        <w:spacing w:after="0" w:line="240" w:lineRule="auto"/>
        <w:jc w:val="both"/>
        <w:rPr>
          <w:rFonts w:ascii="Palatino Linotype" w:hAnsi="Palatino Linotype"/>
          <w:noProof/>
          <w:sz w:val="28"/>
          <w:szCs w:val="28"/>
          <w:lang w:val="en-US" w:eastAsia="ru-RU"/>
        </w:rPr>
      </w:pPr>
      <w:r w:rsidRPr="00AA3523">
        <w:rPr>
          <w:rFonts w:ascii="Palatino Linotype" w:hAnsi="Palatino Linotype"/>
          <w:sz w:val="28"/>
          <w:szCs w:val="28"/>
        </w:rPr>
        <w:t>Формулаи</w:t>
      </w:r>
      <w:r w:rsidRPr="00AA3523">
        <w:rPr>
          <w:rFonts w:ascii="Palatino Linotype" w:hAnsi="Palatino Linotype"/>
          <w:sz w:val="28"/>
          <w:szCs w:val="28"/>
          <w:lang w:val="en-US"/>
        </w:rPr>
        <w:t xml:space="preserve"> </w:t>
      </w:r>
      <w:r w:rsidRPr="00AA3523">
        <w:rPr>
          <w:rFonts w:ascii="Palatino Linotype" w:hAnsi="Palatino Linotype"/>
          <w:sz w:val="28"/>
          <w:szCs w:val="28"/>
        </w:rPr>
        <w:t>ковокӣ</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55" o:spid="_x0000_i1045" type="#_x0000_t75" style="width:58.8pt;height:20.4pt;visibility:visible">
            <v:imagedata r:id="rId10"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noProof/>
          <w:sz w:val="28"/>
          <w:szCs w:val="28"/>
          <w:lang w:eastAsia="ru-RU"/>
        </w:rPr>
        <w:pict>
          <v:shape id="Рисунок 54" o:spid="_x0000_i1046" type="#_x0000_t75" style="width:52.8pt;height:19.8pt;visibility:visible">
            <v:imagedata r:id="rId11"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53" o:spid="_x0000_i1047" type="#_x0000_t75" style="width:51.6pt;height:20.4pt;visibility:visible">
            <v:imagedata r:id="rId12"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52" o:spid="_x0000_i1048" type="#_x0000_t75" style="width:52.8pt;height:22.2pt;visibility:visible">
            <v:imagedata r:id="rId13"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noProof/>
          <w:sz w:val="28"/>
          <w:szCs w:val="28"/>
          <w:lang w:eastAsia="ru-RU"/>
        </w:rPr>
      </w:pPr>
      <w:r w:rsidRPr="00AA3523">
        <w:rPr>
          <w:rFonts w:ascii="Palatino Linotype" w:hAnsi="Palatino Linotype"/>
          <w:sz w:val="28"/>
          <w:szCs w:val="28"/>
        </w:rPr>
        <w:t xml:space="preserve">$E) </w:t>
      </w:r>
      <w:r w:rsidRPr="00AA3523">
        <w:rPr>
          <w:rFonts w:ascii="Palatino Linotype" w:hAnsi="Palatino Linotype"/>
          <w:noProof/>
          <w:sz w:val="28"/>
          <w:szCs w:val="28"/>
          <w:lang w:eastAsia="ru-RU"/>
        </w:rPr>
        <w:pict>
          <v:shape id="Рисунок 51" o:spid="_x0000_i1049" type="#_x0000_t75" style="width:54pt;height:24.6pt;visibility:visible">
            <v:imagedata r:id="rId14" o:title=""/>
          </v:shape>
        </w:pict>
      </w:r>
      <w:r w:rsidRPr="00AA3523">
        <w:rPr>
          <w:rFonts w:ascii="Palatino Linotype" w:hAnsi="Palatino Linotype"/>
          <w:noProof/>
          <w:sz w:val="28"/>
          <w:szCs w:val="28"/>
          <w:lang w:eastAsia="ru-RU"/>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20.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силур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K;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J;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$E) </w:t>
      </w:r>
      <w:r w:rsidRPr="00AA3523">
        <w:rPr>
          <w:rFonts w:ascii="Palatino Linotype" w:hAnsi="Palatino Linotype"/>
          <w:bCs/>
          <w:sz w:val="28"/>
          <w:szCs w:val="28"/>
          <w:lang w:val="en-US"/>
        </w:rPr>
        <w:t>S;</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@21.</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Тарақиёти мелиоратсияи техникӣ дар кадом самтҳо қарор дорад:</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 xml:space="preserve">$A) Геологию минералогӣ, химиявӣ ва технологӣ;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$B) </w:t>
      </w:r>
      <w:r w:rsidRPr="00AA3523">
        <w:rPr>
          <w:rFonts w:ascii="Palatino Linotype" w:hAnsi="Palatino Linotype"/>
          <w:sz w:val="28"/>
          <w:szCs w:val="28"/>
        </w:rPr>
        <w:t xml:space="preserve">Физикӣ-минералогӣ, геохимиявӣ, механикӣ;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Петрологӣ, геоморфологӣ, гидрогеологӣ;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Геологию химиявӣ, петрофизикӣ ва минерологӣ;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Геологӣ-муҳандисӣ, минералогӣ, петрографӣ;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@22.</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Вобаста ба миқдори </w:t>
      </w:r>
      <w:r w:rsidRPr="00AA3523">
        <w:rPr>
          <w:rFonts w:ascii="Palatino Linotype" w:hAnsi="Palatino Linotype"/>
          <w:sz w:val="28"/>
          <w:szCs w:val="28"/>
          <w:lang w:val="en-US"/>
        </w:rPr>
        <w:t>SiO</w:t>
      </w:r>
      <w:r w:rsidRPr="00AA3523">
        <w:rPr>
          <w:rFonts w:ascii="Palatino Linotype" w:hAnsi="Palatino Linotype"/>
          <w:sz w:val="28"/>
          <w:szCs w:val="28"/>
          <w:vertAlign w:val="subscript"/>
        </w:rPr>
        <w:t>2</w:t>
      </w:r>
      <w:r w:rsidRPr="00AA3523">
        <w:rPr>
          <w:rFonts w:ascii="Palatino Linotype" w:hAnsi="Palatino Linotype"/>
          <w:sz w:val="28"/>
          <w:szCs w:val="28"/>
        </w:rPr>
        <w:t xml:space="preserve"> ҷинсҳои кӯҳии магматикӣ ба?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Турш, миёна, ишқорӣ;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bCs/>
          <w:sz w:val="28"/>
          <w:szCs w:val="28"/>
        </w:rPr>
        <w:t>Турш, миёна, асосӣ, ултраасосӣ;</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Миёна, оксидӣ, турш;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Ишқорӣ, ултраасосӣ, устувор;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Миёна, асосӣ, ишқорӣ;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23.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гранит, сиенит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Таҳшинӣ;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Магматикӣ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@24.</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Дар таркиби санги хоро ҳатман бояд кадом минерал во хурад?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Ангидрид;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Гипс;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Калсит;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Пирит;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rPr>
        <w:t>Кварс;</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25.</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триас, юра, мел, неоген тавақуфи стратиграфӣ дар кадом давра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Девон;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Триас;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Неоген;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shd w:val="clear" w:color="auto" w:fill="FFFFFF"/>
        </w:rPr>
        <w:t>Палеоген;</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@26.</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Шакли хобиши ҷинсҳои кӯҳии магматикӣ?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Батолитҳо, чинҳо, қаторкӯҳо;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bCs/>
          <w:sz w:val="28"/>
          <w:szCs w:val="28"/>
        </w:rPr>
        <w:t>Батолит, лакколит, дайка, шток;</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$C) Рагҳо, чинҳо, лаколитҳо;</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w:t>
      </w:r>
      <w:r w:rsidRPr="00AA3523">
        <w:rPr>
          <w:rFonts w:ascii="Palatino Linotype" w:hAnsi="Palatino Linotype"/>
          <w:sz w:val="28"/>
          <w:szCs w:val="28"/>
          <w:lang w:val="en-US"/>
        </w:rPr>
        <w:t>D</w:t>
      </w:r>
      <w:r w:rsidRPr="00AA3523">
        <w:rPr>
          <w:rFonts w:ascii="Palatino Linotype" w:hAnsi="Palatino Linotype"/>
          <w:sz w:val="28"/>
          <w:szCs w:val="28"/>
        </w:rPr>
        <w:t xml:space="preserve">) -;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геосинклиналӣ, антиклиналӣ, қабатнок;</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Литификатсия чист?</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Раванди намнок шудани ҷинсҳои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Фишурдашавандагии ҷинсҳои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shd w:val="clear" w:color="auto" w:fill="FFFFFF"/>
        </w:rPr>
        <w:t>Раванди табдилёбии такшониҳои нарм ба сахт;</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Раванди табдилёбии такшониҳои сахт ба нарм;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Ғеҷишнокии ҷинсҳои кӯҳӣ;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@28.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Воҳиди нишондиҳандаи намнокии ҷинси кӯҳӣ?</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F;</w:t>
      </w:r>
    </w:p>
    <w:p w:rsidR="00182B35" w:rsidRPr="00AA3523" w:rsidRDefault="00182B35" w:rsidP="00A3017B">
      <w:pPr>
        <w:spacing w:after="0" w:line="240" w:lineRule="auto"/>
        <w:jc w:val="both"/>
        <w:rPr>
          <w:rFonts w:ascii="Palatino Linotype" w:hAnsi="Palatino Linotype"/>
          <w:bCs/>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bCs/>
          <w:sz w:val="28"/>
          <w:szCs w:val="28"/>
          <w:lang w:val="en-US"/>
        </w:rPr>
        <w:t xml:space="preserve">W;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$C) </w:t>
      </w:r>
      <w:r w:rsidRPr="00AA3523">
        <w:rPr>
          <w:rFonts w:ascii="Palatino Linotype" w:hAnsi="Palatino Linotype"/>
          <w:sz w:val="28"/>
          <w:szCs w:val="28"/>
          <w:lang w:val="en-US"/>
        </w:rPr>
        <w:t xml:space="preserve">L;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S;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$E) V;</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29.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мергелро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50" o:spid="_x0000_i1050" type="#_x0000_t75" alt="img73" style="width:54.6pt;height:30.6pt;visibility:visible">
            <v:imagedata r:id="rId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49" o:spid="_x0000_i1051" type="#_x0000_t75" alt="img75" style="width:56.4pt;height:27pt;visibility:visible">
            <v:imagedata r:id="rId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48" o:spid="_x0000_i1052" type="#_x0000_t75" alt="img76" style="width:55.2pt;height:27pt;visibility:visible">
            <v:imagedata r:id="rId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47" o:spid="_x0000_i1053" type="#_x0000_t75" alt="img77" style="width:54.6pt;height:28.2pt;visibility:visible">
            <v:imagedata r:id="rId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46" o:spid="_x0000_i1054" type="#_x0000_t75" alt="img78" style="width:56.4pt;height:28.8pt;visibility:visible">
            <v:imagedata r:id="rId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30.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палеоген, давраи чорум тавақуфи стратиграфӣ дар кадом давра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Девон;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Триас;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Неоген;</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Бур;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@31.</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shd w:val="clear" w:color="auto" w:fill="FFFFFF"/>
        </w:rPr>
        <w:t xml:space="preserve">Омилҳои асосие, ки хосиятҳои механикии </w:t>
      </w:r>
      <w:r w:rsidRPr="00AA3523">
        <w:rPr>
          <w:rFonts w:ascii="Palatino Linotype" w:hAnsi="Palatino Linotype"/>
          <w:bCs/>
          <w:sz w:val="28"/>
          <w:szCs w:val="28"/>
        </w:rPr>
        <w:t>ҷинсҳои кӯҳии такшонии алоҳида донаро муайян мекунад?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Намнокӣ, фишурдашавандагӣ, устуворӣ;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Сахти, вазни хос, хобишнокӣ;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Қабатнокӣ, хосиятҳои химиявӣ, хосиятҳои физикавӣ;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bCs/>
          <w:sz w:val="28"/>
          <w:szCs w:val="28"/>
          <w:shd w:val="clear" w:color="auto" w:fill="FFFFFF"/>
        </w:rPr>
        <w:t>Таркиби гранулометрӣ, дараҷаи фишурдашавӣ, таркиби минералиашон;</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Ҳарорат, фишор, намнокӣ;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@32.</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Геологияи муҳандисӣ дар асос ба доираи кадом фанҳо дохил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Фанҳои геологӣ;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Фанҳои физикӣ;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Фанҳои геохимиявӣ;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Фанҳои табиатшиносӣ;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Фанҳои иқлимшиносӣ;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33.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регсангро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45" o:spid="_x0000_i1055" type="#_x0000_t75" alt="img85" style="width:52.8pt;height:30pt;visibility:visible">
            <v:imagedata r:id="rId1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44" o:spid="_x0000_i1056" type="#_x0000_t75" alt="img92" style="width:56.4pt;height:30pt;visibility:visible">
            <v:imagedata r:id="rId1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43" o:spid="_x0000_i1057" type="#_x0000_t75" alt="img103" style="width:56.4pt;height:28.8pt;visibility:visible">
            <v:imagedata r:id="rId1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42" o:spid="_x0000_i1058" type="#_x0000_t75" alt="img105" style="width:56.4pt;height:28.8pt;visibility:visible">
            <v:imagedata r:id="rId1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41" o:spid="_x0000_i1059" type="#_x0000_t75" alt="img106" style="width:55.8pt;height:30.6pt;visibility:visible">
            <v:imagedata r:id="rId1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@34.</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Шароитҳои геологии сохтмонӣ ва истифодабарии иншоотҳои гуногунҷабҳа ва гуногуншакл дар асосӣ кадом сохтҳо муайян карда мешаванд?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Сохти геосинклиналӣ;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Сохти геоморфологӣ;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$C) Сохти тектоникӣ;</w:t>
      </w:r>
      <w:r w:rsidRPr="00AA3523">
        <w:rPr>
          <w:rFonts w:ascii="Palatino Linotype" w:hAnsi="Palatino Linotype"/>
          <w:bCs/>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$D) </w:t>
      </w:r>
      <w:r w:rsidRPr="00AA3523">
        <w:rPr>
          <w:rFonts w:ascii="Palatino Linotype" w:hAnsi="Palatino Linotype"/>
          <w:sz w:val="28"/>
          <w:szCs w:val="28"/>
        </w:rPr>
        <w:t xml:space="preserve">Сохти геологӣ ва геодинамикӣ;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Сохти физикӣ-химиявӣ;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@35.</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Объектҳои ассосии тадқиқотҳои муҳандисӣ-геологӣ?</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$A) Равандҳои физикӣ-химиявӣ;</w:t>
      </w:r>
      <w:r w:rsidRPr="00AA3523">
        <w:rPr>
          <w:rFonts w:ascii="Palatino Linotype" w:hAnsi="Palatino Linotype"/>
          <w:bCs/>
          <w:sz w:val="28"/>
          <w:szCs w:val="28"/>
        </w:rPr>
        <w:t xml:space="preserve">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 xml:space="preserve">$B) </w:t>
      </w:r>
      <w:r w:rsidRPr="00AA3523">
        <w:rPr>
          <w:rFonts w:ascii="Palatino Linotype" w:hAnsi="Palatino Linotype"/>
          <w:sz w:val="28"/>
          <w:szCs w:val="28"/>
        </w:rPr>
        <w:t>Ҷинсҳои кӯҳи, қабатҳои ҷинсҳои кӯҳи, равандҳои геологӣ ва ҳодиссаҳои инжинерӣ-геологӣ;</w:t>
      </w:r>
      <w:r w:rsidRPr="00AA3523">
        <w:rPr>
          <w:rFonts w:ascii="Palatino Linotype" w:hAnsi="Palatino Linotype"/>
          <w:bCs/>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$C) </w:t>
      </w:r>
      <w:r w:rsidRPr="00AA3523">
        <w:rPr>
          <w:rFonts w:ascii="Palatino Linotype" w:hAnsi="Palatino Linotype"/>
          <w:sz w:val="28"/>
          <w:szCs w:val="28"/>
        </w:rPr>
        <w:t xml:space="preserve">Литосфера ва биосфера;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Қабати поёнии замин;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Ҷисмҳои сахт ва омехта;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девон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bCs/>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J;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$E) S;</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Геологияи муҳандисии муосир чиро меомӯзад?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Пайдоиш ва хосиятҳои физикию химиявии ҷинсҳои кӯҳии магматикӣ;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Ҷустуҷу ва иктишофӣ конҳои кандани;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Сохти болоии замин;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Равандҳои геодинамикӣ дар рафти истихроҷӣ конҳои канданиҳои фоиданок;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Хосиятҳои ҷинсҳои кӯҳӣ ва табақаҳои онҳо, таҳкурсии иншоотҳо, корҳои истеҳсолӣ ва ҷобаҷокунии иншоотҳо, омӯзиши шароитҳои геодинамикӣ ва таъсири онҳо;</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@38.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Омилҳои асосии геологӣ-петрографӣ?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Хобиши қабатҳо;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$B) Хосиятҳои физикӣ;</w:t>
      </w:r>
      <w:r w:rsidRPr="00AA3523">
        <w:rPr>
          <w:rFonts w:ascii="Palatino Linotype" w:hAnsi="Palatino Linotype"/>
          <w:bCs/>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$C) </w:t>
      </w:r>
      <w:r w:rsidRPr="00AA3523">
        <w:rPr>
          <w:rFonts w:ascii="Palatino Linotype" w:hAnsi="Palatino Linotype"/>
          <w:sz w:val="28"/>
          <w:szCs w:val="28"/>
        </w:rPr>
        <w:t xml:space="preserve">Таркиби моддӣ, сохти минералӣ ва алоқаи сохтории байни минералӣ;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Равандҳои геодинамикӣ;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Равандҳои экзогенӣ;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39.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торфро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40" o:spid="_x0000_i1060" type="#_x0000_t75" alt="img85" style="width:52.8pt;height:30pt;visibility:visible">
            <v:imagedata r:id="rId1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39" o:spid="_x0000_i1061" type="#_x0000_t75" alt="img92" style="width:56.4pt;height:30pt;visibility:visible">
            <v:imagedata r:id="rId1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38" o:spid="_x0000_i1062" type="#_x0000_t75" alt="img103" style="width:56.4pt;height:28.8pt;visibility:visible">
            <v:imagedata r:id="rId1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37" o:spid="_x0000_i1063" type="#_x0000_t75" alt="img105" style="width:56.4pt;height:28.8pt;visibility:visible">
            <v:imagedata r:id="rId1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36" o:spid="_x0000_i1064" type="#_x0000_t75" alt="img106" style="width:55.8pt;height:30.6pt;visibility:visible">
            <v:imagedata r:id="rId1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@40.</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Хосиятҳои механикӣ аз чи вобастагӣ дорад?</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$A) Сохти ҷинсҳои кӯҳӣ ва хосиятҳои кристаллохимиявии минералҳо;</w:t>
      </w:r>
      <w:r w:rsidRPr="00AA3523">
        <w:rPr>
          <w:rFonts w:ascii="Palatino Linotype" w:hAnsi="Palatino Linotype"/>
          <w:bCs/>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$B) </w:t>
      </w:r>
      <w:r w:rsidRPr="00AA3523">
        <w:rPr>
          <w:rFonts w:ascii="Palatino Linotype" w:hAnsi="Palatino Linotype"/>
          <w:sz w:val="28"/>
          <w:szCs w:val="28"/>
        </w:rPr>
        <w:t xml:space="preserve">Ранг ва ҷилои минералҳо;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Пайдоиши ҷинсҳои интрузивӣ;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Пайдоиши минералҳо;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Равандҳои геофизикӣ;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41.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гил ва оҳаксанг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Таҳшинӣ;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@42.</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Дар таркиби ҷинсҳои кӯҳӣ кадом намуди фазаҳо чудо карда мешаванд?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Фазаҳои бисёркомпонента;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Фазаҳои сахт (минералӣ) ва ҳаракаткунанда (моеъӣ ва газӣ);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Фазаҳои сахт;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Фазаҳои моеъ;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Фазаҳои газӣ;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43.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санги хороро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35" o:spid="_x0000_i1065" type="#_x0000_t75" alt="img85" style="width:52.8pt;height:30pt;visibility:visible">
            <v:imagedata r:id="rId1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34" o:spid="_x0000_i1066" type="#_x0000_t75" alt="img92" style="width:56.4pt;height:30pt;visibility:visible">
            <v:imagedata r:id="rId1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33" o:spid="_x0000_i1067" type="#_x0000_t75" alt="img103" style="width:56.4pt;height:28.8pt;visibility:visible">
            <v:imagedata r:id="rId1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32" o:spid="_x0000_i1068" type="#_x0000_t75" alt="img105" style="width:56.4pt;height:28.8pt;visibility:visible">
            <v:imagedata r:id="rId1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31" o:spid="_x0000_i1069" type="#_x0000_t75" alt="img106" style="width:55.8pt;height:30.6pt;visibility:visible">
            <v:imagedata r:id="rId1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44.</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Фишурдашавандагии минералҳо</w:t>
      </w:r>
      <w:r w:rsidRPr="00AA3523">
        <w:rPr>
          <w:rFonts w:ascii="Palatino Linotype" w:hAnsi="Palatino Linotype"/>
          <w:sz w:val="28"/>
          <w:szCs w:val="28"/>
        </w:rPr>
        <w:t xml:space="preserve"> аз рӯи чи тавсиф карда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Коэффисиенти ҳаҷмии фишурдашавандагӣ;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Обгузаронӣ;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Зичии ҷинсҳои куҳӣ;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Коэффисенти мутақобилаи модаҳо;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Дараҷаи сементатсионӣ;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45.</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карбон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bCs/>
          <w:sz w:val="28"/>
          <w:szCs w:val="28"/>
          <w:shd w:val="clear" w:color="auto" w:fill="FFFFFF"/>
          <w:lang w:val="en-US"/>
        </w:rPr>
        <w:t>C;</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$E) S;</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46.</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Минералҳо вобаста ба фишурдашавӣ ба кадом гурӯҳо ҷудо мешаванд?</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 xml:space="preserve">$A) Ғайри фишурда ва фишурашуда;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 xml:space="preserve">$B) Намнок, миёна намнок;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 xml:space="preserve">$C) Баландфишурдашуда, пастфишурдашуда, омехта;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 xml:space="preserve">$D) Фишурдашуда, намнок, омехта;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$E) Сустфишурдашуда, миёнафишурдашуда, фишурдашуда, сахтфишурдашуда;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@47.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Омилҳои асосии метаморфизм?</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Ранг, сахтӣ, ҷилло;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Ҳарорат, фишор ва моддаҳои аз ҷиҳати химияви фаъол;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Қабатнокӣ, деформатсия;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Ҳарорат, намнокӣ;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Пастшавии фишор, дигаргуншавии ранг;</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48.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гранодиоритро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30" o:spid="_x0000_i1070" type="#_x0000_t75" alt="img85" style="width:52.8pt;height:30pt;visibility:visible">
            <v:imagedata r:id="rId1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29" o:spid="_x0000_i1071" type="#_x0000_t75" alt="img92" style="width:56.4pt;height:30pt;visibility:visible">
            <v:imagedata r:id="rId1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28" o:spid="_x0000_i1072" type="#_x0000_t75" alt="img103" style="width:56.4pt;height:28.8pt;visibility:visible">
            <v:imagedata r:id="rId1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27" o:spid="_x0000_i1073" type="#_x0000_t75" alt="img105" style="width:56.4pt;height:28.8pt;visibility:visible">
            <v:imagedata r:id="rId18"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26" o:spid="_x0000_i1074" type="#_x0000_t75" alt="img106" style="width:55.8pt;height:30.6pt;visibility:visible">
            <v:imagedata r:id="rId1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@49.</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Равандҳои ултраметаморфизм ва гранитизасия ба чи оварда мерасонад?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Ба вайроншавии зичии ҷинсҳои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Ба баланд шудани зичии ҷинсҳои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Ба устувории фазаҳои минералӣ;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Ба намнок шудани ҷинсҳои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Ба дигаргун шудани хосиятҳои фишурдашавандагии ҷинсҳои кӯҳӣ;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@50.</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Ҳаракати моеъ аз байни капилярҳо (найчаи сурохаш бисёр хурд) ё ин ки аз сурохиҳои диафрагмаҳо бо тасири майдони электрикии берунаро чи меноманд?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Электролиз;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Электромос;</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Портландсемент;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Моеъ;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Механикӣ;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51.</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Ҷойивазкунии зараҳои фазаҳои дисперсионӣ дар муҳити моеъгӣ ё ин ки газӣ бо тасири майдони электрикии берунаро чи меноманд?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$A) Электрофорез;</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Электромос;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Электрод;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Ҳаракати дохилӣ;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Романсемент;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перм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bCs/>
          <w:sz w:val="28"/>
          <w:szCs w:val="28"/>
          <w:shd w:val="clear" w:color="auto" w:fill="FFFFFF"/>
          <w:lang w:val="en-US"/>
        </w:rPr>
        <w:t>P;</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$E) S;</w:t>
      </w:r>
    </w:p>
    <w:p w:rsidR="00182B35" w:rsidRPr="00AA3523" w:rsidRDefault="00182B35" w:rsidP="00A3017B">
      <w:pPr>
        <w:spacing w:after="0" w:line="240" w:lineRule="auto"/>
        <w:jc w:val="both"/>
        <w:rPr>
          <w:rFonts w:ascii="Palatino Linotype" w:hAnsi="Palatino Linotype"/>
          <w:bCs/>
          <w:sz w:val="28"/>
          <w:szCs w:val="28"/>
          <w:lang w:val="en-US"/>
        </w:rPr>
      </w:pPr>
      <w:r w:rsidRPr="00AA3523">
        <w:rPr>
          <w:rFonts w:ascii="Palatino Linotype" w:hAnsi="Palatino Linotype"/>
          <w:sz w:val="28"/>
          <w:szCs w:val="28"/>
          <w:lang w:val="en-US"/>
        </w:rPr>
        <w:t>@</w:t>
      </w:r>
      <w:r w:rsidRPr="00AA3523">
        <w:rPr>
          <w:rFonts w:ascii="Palatino Linotype" w:hAnsi="Palatino Linotype"/>
          <w:bCs/>
          <w:sz w:val="28"/>
          <w:szCs w:val="28"/>
          <w:lang w:val="en-US"/>
        </w:rPr>
        <w:t>53.</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Қисмҳои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таркибӣ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ҷудошавии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моддаҳо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тасъири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қувваи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ҷараёнро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чи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меноманд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shd w:val="clear" w:color="auto" w:fill="FFFFFF"/>
        </w:rPr>
        <w:t>Ишқоршавӣ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Суспензия</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w:t>
      </w:r>
      <w:r w:rsidRPr="00AA3523">
        <w:rPr>
          <w:rFonts w:ascii="Palatino Linotype" w:hAnsi="Palatino Linotype"/>
          <w:sz w:val="28"/>
          <w:szCs w:val="28"/>
          <w:shd w:val="clear" w:color="auto" w:fill="FFFFFF"/>
        </w:rPr>
        <w:t>Ҳаракати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моеъ</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w:t>
      </w:r>
      <w:r w:rsidRPr="00AA3523">
        <w:rPr>
          <w:rFonts w:ascii="Palatino Linotype" w:hAnsi="Palatino Linotype"/>
          <w:sz w:val="28"/>
          <w:szCs w:val="28"/>
          <w:shd w:val="clear" w:color="auto" w:fill="FFFFFF"/>
        </w:rPr>
        <w:t>Дифрагма</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bCs/>
          <w:sz w:val="28"/>
          <w:szCs w:val="28"/>
          <w:shd w:val="clear" w:color="auto" w:fill="FFFFFF"/>
          <w:lang w:val="en-US"/>
        </w:rPr>
      </w:pPr>
      <w:r w:rsidRPr="00AA3523">
        <w:rPr>
          <w:rFonts w:ascii="Palatino Linotype" w:hAnsi="Palatino Linotype"/>
          <w:sz w:val="28"/>
          <w:szCs w:val="28"/>
          <w:shd w:val="clear" w:color="auto" w:fill="FFFFFF"/>
          <w:lang w:val="en-US"/>
        </w:rPr>
        <w:t xml:space="preserve">$E) </w:t>
      </w:r>
      <w:r w:rsidRPr="00AA3523">
        <w:rPr>
          <w:rFonts w:ascii="Palatino Linotype" w:hAnsi="Palatino Linotype"/>
          <w:bCs/>
          <w:sz w:val="28"/>
          <w:szCs w:val="28"/>
          <w:shd w:val="clear" w:color="auto" w:fill="FFFFFF"/>
        </w:rPr>
        <w:t>Электролиз</w:t>
      </w:r>
      <w:r w:rsidRPr="00AA3523">
        <w:rPr>
          <w:rFonts w:ascii="Palatino Linotype" w:hAnsi="Palatino Linotype"/>
          <w:bCs/>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54.</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муҳити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моеъ</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муалақ</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будани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зараҳои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сахт</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масалан</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лойоба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зараҳои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хокро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чи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меноманд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Портландсемент;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$B) Ҳалшавии моддаҳо;</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$C) </w:t>
      </w:r>
      <w:r w:rsidRPr="00AA3523">
        <w:rPr>
          <w:rFonts w:ascii="Palatino Linotype" w:hAnsi="Palatino Linotype"/>
          <w:sz w:val="28"/>
          <w:szCs w:val="28"/>
          <w:shd w:val="clear" w:color="auto" w:fill="FFFFFF"/>
        </w:rPr>
        <w:t xml:space="preserve">Электролиз;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shd w:val="clear" w:color="auto" w:fill="FFFFFF"/>
        </w:rPr>
        <w:t>Суспензия;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Силикатсиякунонӣ;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55.</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гнейс, мармар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Таҳшинӣ;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Метаморфӣ;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граносиенитро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25" o:spid="_x0000_i1075" type="#_x0000_t75" alt="img85" style="width:52.8pt;height:30pt;visibility:visible">
            <v:imagedata r:id="rId15"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24" o:spid="_x0000_i1076" type="#_x0000_t75" alt="img92" style="width:56.4pt;height:30pt;visibility:visible">
            <v:imagedata r:id="rId16"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23" o:spid="_x0000_i1077" type="#_x0000_t75" alt="img103" style="width:56.4pt;height:28.8pt;visibility:visible">
            <v:imagedata r:id="rId17"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22" o:spid="_x0000_i1078" type="#_x0000_t75" alt="img105" style="width:56.4pt;height:28.8pt;visibility:visible">
            <v:imagedata r:id="rId18"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noProof/>
          <w:sz w:val="28"/>
          <w:szCs w:val="28"/>
          <w:lang w:eastAsia="ru-RU"/>
        </w:rPr>
        <w:pict>
          <v:shape id="Рисунок 21" o:spid="_x0000_i1079" type="#_x0000_t75" alt="img106" style="width:55.8pt;height:30.6pt;visibility:visible">
            <v:imagedata r:id="rId19"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Намудҳои мустаҳакамкунии электрохимиявиро номбар намоед.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Электрикӣ, электролитӣ, электросиликатизатсиякунонӣ;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Механикӣ;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Гидротехникӣ;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Сахткунонӣ;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Клинкарӣ;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Вобаста ба дараҷаи ҳарорат ва вақти тасири коркарди термикии ҷинсҳои кӯҳӣ ба кадом гуруҳҳо тақсим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Термикӣ;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Сатҳӣ;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Барометрӣ;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shd w:val="clear" w:color="auto" w:fill="FFFFFF"/>
        </w:rPr>
        <w:t>Тафсидашуда, пухташуда ва клинкарӣ;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Термометрӣ;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59.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Ба ҷинсҳои кӯҳи дохил кардани реагентҳо, ки ба баландшавии устуворӣ, ба об ва яхбанди тобоварӣ, паст шудани обгузаронӣ дар натиҷаи дигаргун шудани таркиб ва характери алоқаҳои структурии онҳо дар кадом усулҳо омухта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Усулҳои физикавӣ;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Усулҳои геоморфологӣ;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Усулҳои механикӣ;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Усулҳои яхкунонӣ;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Усулҳои химиявӣ;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триас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$A) T;</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shd w:val="clear" w:color="auto" w:fill="FFFFFF"/>
          <w:lang w:val="en-US"/>
        </w:rPr>
        <w:t>P;</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$E) S;</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61.</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Маъмултарин</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усулҳои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химиявие</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корҳои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муҳандисӣ</w:t>
      </w:r>
      <w:r w:rsidRPr="00AA3523">
        <w:rPr>
          <w:rFonts w:ascii="Palatino Linotype" w:hAnsi="Palatino Linotype"/>
          <w:sz w:val="28"/>
          <w:szCs w:val="28"/>
          <w:shd w:val="clear" w:color="auto" w:fill="FFFFFF"/>
          <w:lang w:val="en-US"/>
        </w:rPr>
        <w:t>-</w:t>
      </w:r>
      <w:r w:rsidRPr="00AA3523">
        <w:rPr>
          <w:rFonts w:ascii="Palatino Linotype" w:hAnsi="Palatino Linotype"/>
          <w:sz w:val="28"/>
          <w:szCs w:val="28"/>
          <w:shd w:val="clear" w:color="auto" w:fill="FFFFFF"/>
        </w:rPr>
        <w:t>геологӣ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бештар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истифода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мешаванд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bCs/>
          <w:sz w:val="28"/>
          <w:szCs w:val="28"/>
          <w:shd w:val="clear" w:color="auto" w:fill="FFFFFF"/>
        </w:rPr>
        <w:t>Битумкунонӣ</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қиркунонӣ</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силикаткунонӣ</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сементкунонӣ</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ва</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оҳакдоркунӣ</w:t>
      </w:r>
      <w:r w:rsidRPr="00AA3523">
        <w:rPr>
          <w:rFonts w:ascii="Palatino Linotype" w:hAnsi="Palatino Linotype"/>
          <w:bCs/>
          <w:sz w:val="28"/>
          <w:szCs w:val="28"/>
          <w:shd w:val="clear" w:color="auto" w:fill="FFFFFF"/>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Маҳлулкунонӣ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w:t>
      </w:r>
      <w:r w:rsidRPr="00AA3523">
        <w:rPr>
          <w:rFonts w:ascii="Palatino Linotype" w:hAnsi="Palatino Linotype"/>
          <w:sz w:val="28"/>
          <w:szCs w:val="28"/>
          <w:shd w:val="clear" w:color="auto" w:fill="FFFFFF"/>
        </w:rPr>
        <w:t>Термодинамикӣ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w:t>
      </w:r>
      <w:r w:rsidRPr="00AA3523">
        <w:rPr>
          <w:rFonts w:ascii="Palatino Linotype" w:hAnsi="Palatino Linotype"/>
          <w:sz w:val="28"/>
          <w:szCs w:val="28"/>
          <w:shd w:val="clear" w:color="auto" w:fill="FFFFFF"/>
        </w:rPr>
        <w:t>Яхкунонӣ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Фишурдашавандагӣ;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Моддаҳои сахткунанда, ки дар вақти силикаткунонӣ думаҳлула истифода бурда мешаванд кадомҳоянд?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Кислотаи сулфат, алюминати натрий, кислотаҳои фосфорӣ, натрӣ ва аммонии фториди силитсий, гази ангидриди карбон;</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Ишкорҳо;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Оксиген, гидроген;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$D) Натрий, калий;</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Оҳан, оксиди алюминий;</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Намудҳои сементро номбар намоед?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Электрофорез;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Электромос;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Электролиз;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Натрий ва аммоний;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Портландтсемент, романсемент, шлакӣ ва путссоландӣ;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64.</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Моддаи гидравликии часпак, ки дар таркибаш силикати калсий 70-80 % ташкил медиҳад кадом намуди сементро ташкил медиҳад?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Романсемент;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 xml:space="preserve">Портландсемент;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$C) </w:t>
      </w:r>
      <w:r w:rsidRPr="00AA3523">
        <w:rPr>
          <w:rFonts w:ascii="Palatino Linotype" w:hAnsi="Palatino Linotype"/>
          <w:sz w:val="28"/>
          <w:szCs w:val="28"/>
          <w:shd w:val="clear" w:color="auto" w:fill="FFFFFF"/>
        </w:rPr>
        <w:t xml:space="preserve">Сементи шлакӣ;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Электромос;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Путссоландсемент;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65.</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юра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shd w:val="clear" w:color="auto" w:fill="FFFFFF"/>
          <w:lang w:val="en-US"/>
        </w:rPr>
        <w:t>P</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bCs/>
          <w:sz w:val="28"/>
          <w:szCs w:val="28"/>
          <w:shd w:val="clear" w:color="auto" w:fill="FFFFFF"/>
          <w:lang w:val="en-US"/>
        </w:rPr>
      </w:pPr>
      <w:r w:rsidRPr="00AA3523">
        <w:rPr>
          <w:rFonts w:ascii="Palatino Linotype" w:hAnsi="Palatino Linotype"/>
          <w:sz w:val="28"/>
          <w:szCs w:val="28"/>
          <w:lang w:val="en-US"/>
        </w:rPr>
        <w:t xml:space="preserve">$E) </w:t>
      </w:r>
      <w:r w:rsidRPr="00AA3523">
        <w:rPr>
          <w:rFonts w:ascii="Palatino Linotype" w:hAnsi="Palatino Linotype"/>
          <w:bCs/>
          <w:sz w:val="28"/>
          <w:szCs w:val="28"/>
          <w:shd w:val="clear" w:color="auto" w:fill="FFFFFF"/>
          <w:lang w:val="en-US"/>
        </w:rPr>
        <w:t>J</w:t>
      </w:r>
      <w:r w:rsidRPr="00AA3523">
        <w:rPr>
          <w:rFonts w:ascii="Palatino Linotype" w:hAnsi="Palatino Linotype"/>
          <w:bCs/>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66.</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Модаи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гидравликии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часпак</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аз</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мергелҳои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оҳакӣ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ва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магнезиалӣ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таркиб</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ёфтааст</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кадом</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намуди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сементро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ташкил</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медиҳад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Портландсемент;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Сементи шлакӣ;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Романсемент;</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Путссоландсемент;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Ба об тобоваранда;</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67.</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Дар натиҷаи якҷоя орд кардани донаҳои шлакҳо ва иловагиҳои активаторӣ (оҳак, гипс, ангидрит) кадом намуди семент истеҳсол карда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Путссоландсемент;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Химиявӣ;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Термикӣ;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Ба об тобоваранда;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Сементи шлакӣ;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шлакро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20" o:spid="_x0000_i1080" type="#_x0000_t75" alt="img121" style="width:56.4pt;height:28.8pt;visibility:visible">
            <v:imagedata r:id="rId20" o:title=""/>
          </v:shape>
        </w:pict>
      </w:r>
      <w:r w:rsidRPr="00AA3523">
        <w:rPr>
          <w:rFonts w:ascii="Palatino Linotype" w:hAnsi="Palatino Linotype"/>
          <w:iCs/>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19" o:spid="_x0000_i1081" type="#_x0000_t75" alt="img122" style="width:56.4pt;height:28.8pt;visibility:visible">
            <v:imagedata r:id="rId21" o:title=""/>
          </v:shape>
        </w:pict>
      </w:r>
      <w:r w:rsidRPr="00AA3523">
        <w:rPr>
          <w:rFonts w:ascii="Palatino Linotype" w:hAnsi="Palatino Linotype"/>
          <w:iCs/>
          <w:sz w:val="28"/>
          <w:szCs w:val="28"/>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18" o:spid="_x0000_i1082" type="#_x0000_t75" alt="img123" style="width:56.4pt;height:28.8pt;visibility:visible">
            <v:imagedata r:id="rId22" o:title=""/>
          </v:shape>
        </w:pict>
      </w:r>
      <w:r w:rsidRPr="00AA3523">
        <w:rPr>
          <w:rFonts w:ascii="Palatino Linotype" w:hAnsi="Palatino Linotype"/>
          <w:iCs/>
          <w:sz w:val="28"/>
          <w:szCs w:val="28"/>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17" o:spid="_x0000_i1083" type="#_x0000_t75" alt="img125" style="width:52.8pt;height:30.6pt;visibility:visible">
            <v:imagedata r:id="rId23"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16" o:spid="_x0000_i1084" type="#_x0000_t75" alt="img127" style="width:59.4pt;height:34.2pt;visibility:visible">
            <v:imagedata r:id="rId24"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69.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Сементе, ки барои баланд бардоштани устувориаш дар таркибаш иловагии фаъоли силитсидор (путссолан-омехтаи хокистари вулканӣ, пемза ва туф) дохил мекунанд.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Путссоландсемент;</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Химиявӣ;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Термикӣ;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Ба об тобоваранда;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Сементи шлакӣ;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Аломатҳои фактории ҷинсҳои кӯҳӣро номбар намоед?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Ярусҳо;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Физикӣ, механикӣ;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Атмосферӣ;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Гидросферӣ;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Таркиби моддӣ, сохти структурии минералҳо, холигиҳо, алоқаҳои байниминералӣ;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Тарқишҳо аз ҷиҳати генетикӣ ба кадом гуруҳҳо тақсим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Геоморфологӣ;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Механикӣ;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Ибтидоӣ, дуюмдараҷа;</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Геодинамикӣ;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Кӯҳӣ-чиндоршуда;</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Коэффитсиенти ҳаҷми макротарқишҳо ба чи баробар 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shd w:val="clear" w:color="auto" w:fill="FFFFFF"/>
          <w:lang w:eastAsia="ru-RU"/>
        </w:rPr>
        <w:pict>
          <v:shape id="Рисунок 15" o:spid="_x0000_i1085" type="#_x0000_t75" style="width:47.4pt;height:22.8pt;visibility:visible">
            <v:imagedata r:id="rId25" o:title=""/>
          </v:shape>
        </w:pict>
      </w:r>
      <w:r w:rsidRPr="00AA3523">
        <w:rPr>
          <w:rFonts w:ascii="Palatino Linotype" w:hAnsi="Palatino Linotype"/>
          <w:noProof/>
          <w:sz w:val="28"/>
          <w:szCs w:val="28"/>
          <w:shd w:val="clear" w:color="auto" w:fill="FFFFFF"/>
          <w:lang w:eastAsia="ru-RU"/>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14" o:spid="_x0000_i1086" type="#_x0000_t75" style="width:52.8pt;height:19.8pt;visibility:visible">
            <v:imagedata r:id="rId11"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13" o:spid="_x0000_i1087" type="#_x0000_t75" style="width:51.6pt;height:20.4pt;visibility:visible">
            <v:imagedata r:id="rId12"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12" o:spid="_x0000_i1088" type="#_x0000_t75" style="width:52.8pt;height:22.2pt;visibility:visible">
            <v:imagedata r:id="rId13"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$E) </w:t>
      </w:r>
      <w:r w:rsidRPr="00AA3523">
        <w:rPr>
          <w:rFonts w:ascii="Palatino Linotype" w:hAnsi="Palatino Linotype"/>
          <w:noProof/>
          <w:sz w:val="28"/>
          <w:szCs w:val="28"/>
          <w:lang w:eastAsia="ru-RU"/>
        </w:rPr>
        <w:pict>
          <v:shape id="Рисунок 11" o:spid="_x0000_i1089" type="#_x0000_t75" style="width:54pt;height:24.6pt;visibility:visible">
            <v:imagedata r:id="rId14" o:title=""/>
          </v:shape>
        </w:pict>
      </w:r>
      <w:r w:rsidRPr="00AA3523">
        <w:rPr>
          <w:rFonts w:ascii="Palatino Linotype" w:hAnsi="Palatino Linotype"/>
          <w:noProof/>
          <w:sz w:val="28"/>
          <w:szCs w:val="28"/>
          <w:lang w:eastAsia="ru-RU"/>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Ҳафриёти кӯҳии вертикалии бурриши квадратӣ, чоркунҷа ё призмашакл дошта</w:t>
      </w:r>
      <w:r w:rsidRPr="00AA3523">
        <w:rPr>
          <w:rFonts w:ascii="Palatino Linotype" w:hAnsi="Palatino Linotype"/>
          <w:sz w:val="28"/>
          <w:szCs w:val="28"/>
          <w:shd w:val="clear" w:color="auto" w:fill="FFFFFF"/>
        </w:rPr>
        <w:t>, ки ҳангоми ҷустуҷуи конҳо, иктишофи онҳо, корҳои муҳандисӣ-геологӣ, гидрогеологӣ канда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Шахта;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rPr>
        <w:t>Шурф;</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Ҷуй;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Штрек;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Пармачоҳ;</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@74.</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Фишоре ки ба сатҳи бурриш дода мешавад бо кадом формула муайян карда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shd w:val="clear" w:color="auto" w:fill="FFFFFF"/>
        </w:rPr>
        <w:t>Р</w:t>
      </w:r>
      <w:r w:rsidRPr="00AA3523">
        <w:rPr>
          <w:rFonts w:ascii="Palatino Linotype" w:hAnsi="Palatino Linotype"/>
          <w:sz w:val="28"/>
          <w:szCs w:val="28"/>
          <w:shd w:val="clear" w:color="auto" w:fill="FFFFFF"/>
          <w:lang w:val="en-US"/>
        </w:rPr>
        <w:t xml:space="preserve">=S-H;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P=D+R;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P=St+H;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P=t+S-H;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$E) </w:t>
      </w:r>
      <w:r w:rsidRPr="00AA3523">
        <w:rPr>
          <w:rFonts w:ascii="Palatino Linotype" w:hAnsi="Palatino Linotype"/>
          <w:bCs/>
          <w:sz w:val="28"/>
          <w:szCs w:val="28"/>
          <w:shd w:val="clear" w:color="auto" w:fill="FFFFFF"/>
          <w:lang w:val="en-US"/>
        </w:rPr>
        <w:t>P=DSt+P;</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75.</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фаҳмишоти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муҳандисӣ</w:t>
      </w:r>
      <w:r w:rsidRPr="00AA3523">
        <w:rPr>
          <w:rFonts w:ascii="Palatino Linotype" w:hAnsi="Palatino Linotype"/>
          <w:sz w:val="28"/>
          <w:szCs w:val="28"/>
          <w:shd w:val="clear" w:color="auto" w:fill="FFFFFF"/>
          <w:lang w:val="en-US"/>
        </w:rPr>
        <w:t xml:space="preserve"> - </w:t>
      </w:r>
      <w:r w:rsidRPr="00AA3523">
        <w:rPr>
          <w:rFonts w:ascii="Palatino Linotype" w:hAnsi="Palatino Linotype"/>
          <w:sz w:val="28"/>
          <w:szCs w:val="28"/>
          <w:shd w:val="clear" w:color="auto" w:fill="FFFFFF"/>
        </w:rPr>
        <w:t>геологӣ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қисми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муайяни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пустлохи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заминро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он</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сохтан</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ва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истифода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додани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иншоотҳо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роҳ</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монда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шудааст</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чӣ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меноманд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shd w:val="clear" w:color="auto" w:fill="FFFFFF"/>
        </w:rPr>
        <w:t>Табақаҳои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геологӣю</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bCs/>
          <w:sz w:val="28"/>
          <w:szCs w:val="28"/>
          <w:shd w:val="clear" w:color="auto" w:fill="FFFFFF"/>
        </w:rPr>
        <w:t>Массивҳои</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ҷинсҳои</w:t>
      </w:r>
      <w:r w:rsidRPr="00AA3523">
        <w:rPr>
          <w:rFonts w:ascii="Palatino Linotype" w:hAnsi="Palatino Linotype"/>
          <w:bCs/>
          <w:sz w:val="28"/>
          <w:szCs w:val="28"/>
          <w:shd w:val="clear" w:color="auto" w:fill="FFFFFF"/>
          <w:lang w:val="en-US"/>
        </w:rPr>
        <w:t xml:space="preserve"> </w:t>
      </w:r>
      <w:r w:rsidRPr="00AA3523">
        <w:rPr>
          <w:rFonts w:ascii="Palatino Linotype" w:hAnsi="Palatino Linotype"/>
          <w:bCs/>
          <w:sz w:val="28"/>
          <w:szCs w:val="28"/>
          <w:shd w:val="clear" w:color="auto" w:fill="FFFFFF"/>
        </w:rPr>
        <w:t>кӯҳӣ</w:t>
      </w:r>
      <w:r w:rsidRPr="00AA3523">
        <w:rPr>
          <w:rFonts w:ascii="Palatino Linotype" w:hAnsi="Palatino Linotype"/>
          <w:bCs/>
          <w:sz w:val="28"/>
          <w:szCs w:val="28"/>
          <w:shd w:val="clear" w:color="auto" w:fill="FFFFFF"/>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Ярусҳои кӯҳӣ;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Релеф;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Буриши геологӣ;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Ҳудуди массивҳои ҷинсҳои кӯҳӣ одатан аз руи кадом аломатҳои муайян муқарар карда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Физикӣ;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Стратиграфӣ;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 xml:space="preserve">Геомолфологӣ, геологию-сохторӣ, геодинамикӣ;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$D) </w:t>
      </w:r>
      <w:r w:rsidRPr="00AA3523">
        <w:rPr>
          <w:rFonts w:ascii="Palatino Linotype" w:hAnsi="Palatino Linotype"/>
          <w:sz w:val="28"/>
          <w:szCs w:val="28"/>
          <w:shd w:val="clear" w:color="auto" w:fill="FFFFFF"/>
        </w:rPr>
        <w:t xml:space="preserve">Релеф;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Сохти дохилӣ;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Аломати шартии амфиболитро нишон диҳед?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noProof/>
          <w:sz w:val="28"/>
          <w:szCs w:val="28"/>
          <w:lang w:eastAsia="ru-RU"/>
        </w:rPr>
        <w:pict>
          <v:shape id="Рисунок 10" o:spid="_x0000_i1090" type="#_x0000_t75" alt="img121" style="width:56.4pt;height:28.8pt;visibility:visible">
            <v:imagedata r:id="rId20" o:title=""/>
          </v:shape>
        </w:pict>
      </w:r>
      <w:r w:rsidRPr="00AA3523">
        <w:rPr>
          <w:rFonts w:ascii="Palatino Linotype" w:hAnsi="Palatino Linotype"/>
          <w:iCs/>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noProof/>
          <w:sz w:val="28"/>
          <w:szCs w:val="28"/>
          <w:lang w:eastAsia="ru-RU"/>
        </w:rPr>
        <w:pict>
          <v:shape id="Рисунок 9" o:spid="_x0000_i1091" type="#_x0000_t75" alt="img122" style="width:56.4pt;height:28.8pt;visibility:visible">
            <v:imagedata r:id="rId21" o:title=""/>
          </v:shape>
        </w:pict>
      </w:r>
      <w:r w:rsidRPr="00AA3523">
        <w:rPr>
          <w:rFonts w:ascii="Palatino Linotype" w:hAnsi="Palatino Linotype"/>
          <w:iCs/>
          <w:sz w:val="28"/>
          <w:szCs w:val="28"/>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8" o:spid="_x0000_i1092" type="#_x0000_t75" alt="img123" style="width:56.4pt;height:28.8pt;visibility:visible">
            <v:imagedata r:id="rId22"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7" o:spid="_x0000_i1093" type="#_x0000_t75" alt="img125" style="width:52.8pt;height:30.6pt;visibility:visible">
            <v:imagedata r:id="rId23" o:title=""/>
          </v:shape>
        </w:pic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noProof/>
          <w:sz w:val="28"/>
          <w:szCs w:val="28"/>
          <w:lang w:eastAsia="ru-RU"/>
        </w:rPr>
        <w:pict>
          <v:shape id="Рисунок 6" o:spid="_x0000_i1094" type="#_x0000_t75" alt="img127" style="width:59.4pt;height:34.2pt;visibility:visible">
            <v:imagedata r:id="rId24" o:title=""/>
          </v:shape>
        </w:pict>
      </w:r>
      <w:r w:rsidRPr="00AA3523">
        <w:rPr>
          <w:rFonts w:ascii="Palatino Linotype" w:hAnsi="Palatino Linotype"/>
          <w:sz w:val="28"/>
          <w:szCs w:val="28"/>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Аз ҷиҳати элементҳои сохторӣ массивҳо ба кадом гуруҳҳо ҷудо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Геоморфологӣ;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Кӯҳӣ-чиндоршуда;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Платформавӣ; </w:t>
      </w:r>
    </w:p>
    <w:p w:rsidR="00182B35" w:rsidRDefault="00182B35" w:rsidP="00A3017B">
      <w:pPr>
        <w:spacing w:after="0" w:line="240" w:lineRule="auto"/>
        <w:jc w:val="both"/>
        <w:rPr>
          <w:rFonts w:ascii="Palatino Linotype" w:hAnsi="Palatino Linotype"/>
          <w:sz w:val="28"/>
          <w:szCs w:val="28"/>
          <w:shd w:val="clear" w:color="auto" w:fill="FFFFFF"/>
          <w:lang w:val="en-GB"/>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shd w:val="clear" w:color="auto" w:fill="FFFFFF"/>
        </w:rPr>
        <w:t>Петрогенетикӣ, петротектоникӣ, тектоникӣ ва неотектоникӣ;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Минтақавӣ;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79.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конгломерат, регсанг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Таҳшинӣ;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80.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Навъҳои ҷинсҳои кӯҳии такшоние, ки бо хосиятҳои литологӣ ва палеонтологии худ фарқ мекунанд.</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 xml:space="preserve">Фатсияҳо;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Қабатҳо;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Бурришҳо;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Форматсияҳо;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Штокҳо;</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81.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Маҷмуи ҷисмҳои геологӣ (қабатҳо ва ғайр), ки умумияти парагенетикӣ, генетикӣ, стратиграфӣ доранд.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Фатсияҳо;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Қабатҳо;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Бурришҳо;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Штокҳо;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Форматсия;</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82.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Вайроншавии авалаи хобиши ҷинсҳои кӯҳие, ки ба каҷшавии қабатҳои ҷинсҳои кӯҳии дорои масштаб ва шаклҳои гуногундошта (бе шиканиши онҳо) оварда мерасонад</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 xml:space="preserve">Пликативӣ;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Геологӣ;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Геоморфологӣ;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Стратиграфӣ;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Палеонтологӣ;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83.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бур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D;</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bCs/>
          <w:sz w:val="28"/>
          <w:szCs w:val="28"/>
          <w:shd w:val="clear" w:color="auto" w:fill="FFFFFF"/>
          <w:lang w:val="en-US"/>
        </w:rPr>
        <w:t>K;</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 xml:space="preserve">$E) </w:t>
      </w:r>
      <w:r w:rsidRPr="00AA3523">
        <w:rPr>
          <w:rFonts w:ascii="Palatino Linotype" w:hAnsi="Palatino Linotype"/>
          <w:sz w:val="28"/>
          <w:szCs w:val="28"/>
          <w:shd w:val="clear" w:color="auto" w:fill="FFFFFF"/>
          <w:lang w:val="en-US"/>
        </w:rPr>
        <w:t>J;</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84.</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Маҷмуи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ҷинсҳои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кӯҳие</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аз</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якдигар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хосиятҳои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муайяни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кӯҳӣ</w:t>
      </w:r>
      <w:r w:rsidRPr="00AA3523">
        <w:rPr>
          <w:rFonts w:ascii="Palatino Linotype" w:hAnsi="Palatino Linotype"/>
          <w:sz w:val="28"/>
          <w:szCs w:val="28"/>
          <w:shd w:val="clear" w:color="auto" w:fill="FFFFFF"/>
          <w:lang w:val="en-US"/>
        </w:rPr>
        <w:t>-</w:t>
      </w:r>
      <w:r w:rsidRPr="00AA3523">
        <w:rPr>
          <w:rFonts w:ascii="Palatino Linotype" w:hAnsi="Palatino Linotype"/>
          <w:sz w:val="28"/>
          <w:szCs w:val="28"/>
          <w:shd w:val="clear" w:color="auto" w:fill="FFFFFF"/>
        </w:rPr>
        <w:t>техникӣ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фарқ</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намуда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рафти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интихоби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нақбкани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таҳҷизотҳоро</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интихоб</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намоянд</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чи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номида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мешавад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Шток;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Ярус;</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Батолит;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Форматсия;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Фатсия;</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85.</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Ярусҳои кӯҳӣ-геологӣ ки дорои канданиҳои фоиданок мебошанд, чи номида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Болоӣ;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Поёнӣ;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Куҳӣ-чиндоршуда;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shd w:val="clear" w:color="auto" w:fill="FFFFFF"/>
        </w:rPr>
        <w:t>Асосӣ;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Минтақавӣ;</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86.</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Конҳои канданиҳои фоиданок ба кадом гуруҳҳо тақсим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Асосӣ;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rPr>
        <w:t>Маъданӣ, сузанда, ғайри маъданӣ</w:t>
      </w:r>
      <w:r w:rsidRPr="00AA3523">
        <w:rPr>
          <w:rFonts w:ascii="Palatino Linotype" w:hAnsi="Palatino Linotype"/>
          <w:sz w:val="28"/>
          <w:szCs w:val="28"/>
        </w:rPr>
        <w:t>;</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Сузанда;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Ғайри маъданӣ;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@87.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Конҳои ангиште, ки пайдоиши назди баҳри доранд чи номида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$A) Параликӣ;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Такшонӣ;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Сузанда;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Ғайри металлӣ;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Асосӣ;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@88.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Конҳои канданиҳои фоиданоке, ки пайдоиши баҳри-ботлоқӣ дошта дорои қабатҳои бузургӣ ангишт мебошанд чи гунна намуд доранд?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Қабатнок;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Такшонӣ;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Алоқагӣ;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rPr>
        <w:t>Лимникӣ;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@89.</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Конҳои маъдани вобаста ба генезис ба кадом гуруҳҳо ҷудо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Магматикӣ, метасоматӣ;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rPr>
        <w:t>Магматикӣ, пегматитӣ, гидротермалӣ, метасоматикӣ, алоқагӣ-метаморфӣ, метаморфикӣ-авалатакшонӣ, пошхуранда;</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Гидротермалӣ,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Тектоникӣ, геоморфологӣ;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Интрузивӣ, Эффузивӣ;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@90.</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Пайдоиши конҳои ангишт.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Интрузивӣ;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rPr>
        <w:t>Такшинӣ;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Эффузивӣ;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Метаморфӣ;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91.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палеоген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bCs/>
          <w:sz w:val="28"/>
          <w:szCs w:val="28"/>
          <w:shd w:val="clear" w:color="auto" w:fill="FFFFFF"/>
          <w:lang w:val="en-US"/>
        </w:rPr>
        <w:t>P;</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shd w:val="clear" w:color="auto" w:fill="FFFFFF"/>
          <w:lang w:val="en-US"/>
        </w:rPr>
        <w:t>K;</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 xml:space="preserve">$E) </w:t>
      </w:r>
      <w:r w:rsidRPr="00AA3523">
        <w:rPr>
          <w:rFonts w:ascii="Palatino Linotype" w:hAnsi="Palatino Linotype"/>
          <w:sz w:val="28"/>
          <w:szCs w:val="28"/>
          <w:shd w:val="clear" w:color="auto" w:fill="FFFFFF"/>
          <w:lang w:val="en-US"/>
        </w:rPr>
        <w:t>J</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@92.</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Аз</w:t>
      </w:r>
      <w:r w:rsidRPr="00AA3523">
        <w:rPr>
          <w:rFonts w:ascii="Palatino Linotype" w:hAnsi="Palatino Linotype"/>
          <w:sz w:val="28"/>
          <w:szCs w:val="28"/>
          <w:lang w:val="en-US"/>
        </w:rPr>
        <w:t xml:space="preserve"> </w:t>
      </w:r>
      <w:r w:rsidRPr="00AA3523">
        <w:rPr>
          <w:rFonts w:ascii="Palatino Linotype" w:hAnsi="Palatino Linotype"/>
          <w:sz w:val="28"/>
          <w:szCs w:val="28"/>
        </w:rPr>
        <w:t>рӯи</w:t>
      </w:r>
      <w:r w:rsidRPr="00AA3523">
        <w:rPr>
          <w:rFonts w:ascii="Palatino Linotype" w:hAnsi="Palatino Linotype"/>
          <w:sz w:val="28"/>
          <w:szCs w:val="28"/>
          <w:lang w:val="en-US"/>
        </w:rPr>
        <w:t xml:space="preserve"> </w:t>
      </w:r>
      <w:r w:rsidRPr="00AA3523">
        <w:rPr>
          <w:rFonts w:ascii="Palatino Linotype" w:hAnsi="Palatino Linotype"/>
          <w:sz w:val="28"/>
          <w:szCs w:val="28"/>
        </w:rPr>
        <w:t>шароитҳои</w:t>
      </w:r>
      <w:r w:rsidRPr="00AA3523">
        <w:rPr>
          <w:rFonts w:ascii="Palatino Linotype" w:hAnsi="Palatino Linotype"/>
          <w:sz w:val="28"/>
          <w:szCs w:val="28"/>
          <w:lang w:val="en-US"/>
        </w:rPr>
        <w:t xml:space="preserve"> </w:t>
      </w:r>
      <w:r w:rsidRPr="00AA3523">
        <w:rPr>
          <w:rFonts w:ascii="Palatino Linotype" w:hAnsi="Palatino Linotype"/>
          <w:sz w:val="28"/>
          <w:szCs w:val="28"/>
        </w:rPr>
        <w:t>тектоникӣ</w:t>
      </w:r>
      <w:r w:rsidRPr="00AA3523">
        <w:rPr>
          <w:rFonts w:ascii="Palatino Linotype" w:hAnsi="Palatino Linotype"/>
          <w:sz w:val="28"/>
          <w:szCs w:val="28"/>
          <w:lang w:val="en-US"/>
        </w:rPr>
        <w:t xml:space="preserve"> </w:t>
      </w:r>
      <w:r w:rsidRPr="00AA3523">
        <w:rPr>
          <w:rFonts w:ascii="Palatino Linotype" w:hAnsi="Palatino Linotype"/>
          <w:sz w:val="28"/>
          <w:szCs w:val="28"/>
        </w:rPr>
        <w:t>конҳои</w:t>
      </w:r>
      <w:r w:rsidRPr="00AA3523">
        <w:rPr>
          <w:rFonts w:ascii="Palatino Linotype" w:hAnsi="Palatino Linotype"/>
          <w:sz w:val="28"/>
          <w:szCs w:val="28"/>
          <w:lang w:val="en-US"/>
        </w:rPr>
        <w:t xml:space="preserve"> </w:t>
      </w:r>
      <w:r w:rsidRPr="00AA3523">
        <w:rPr>
          <w:rFonts w:ascii="Palatino Linotype" w:hAnsi="Palatino Linotype"/>
          <w:sz w:val="28"/>
          <w:szCs w:val="28"/>
        </w:rPr>
        <w:t>ангишт</w:t>
      </w:r>
      <w:r w:rsidRPr="00AA3523">
        <w:rPr>
          <w:rFonts w:ascii="Palatino Linotype" w:hAnsi="Palatino Linotype"/>
          <w:sz w:val="28"/>
          <w:szCs w:val="28"/>
          <w:lang w:val="en-US"/>
        </w:rPr>
        <w:t xml:space="preserve"> </w:t>
      </w:r>
      <w:r w:rsidRPr="00AA3523">
        <w:rPr>
          <w:rFonts w:ascii="Palatino Linotype" w:hAnsi="Palatino Linotype"/>
          <w:sz w:val="28"/>
          <w:szCs w:val="28"/>
        </w:rPr>
        <w:t>ба</w:t>
      </w:r>
      <w:r w:rsidRPr="00AA3523">
        <w:rPr>
          <w:rFonts w:ascii="Palatino Linotype" w:hAnsi="Palatino Linotype"/>
          <w:sz w:val="28"/>
          <w:szCs w:val="28"/>
          <w:lang w:val="en-US"/>
        </w:rPr>
        <w:t xml:space="preserve"> </w:t>
      </w:r>
      <w:r w:rsidRPr="00AA3523">
        <w:rPr>
          <w:rFonts w:ascii="Palatino Linotype" w:hAnsi="Palatino Linotype"/>
          <w:sz w:val="28"/>
          <w:szCs w:val="28"/>
        </w:rPr>
        <w:t>кадом</w:t>
      </w:r>
      <w:r w:rsidRPr="00AA3523">
        <w:rPr>
          <w:rFonts w:ascii="Palatino Linotype" w:hAnsi="Palatino Linotype"/>
          <w:sz w:val="28"/>
          <w:szCs w:val="28"/>
          <w:lang w:val="en-US"/>
        </w:rPr>
        <w:t xml:space="preserve"> </w:t>
      </w:r>
      <w:r w:rsidRPr="00AA3523">
        <w:rPr>
          <w:rFonts w:ascii="Palatino Linotype" w:hAnsi="Palatino Linotype"/>
          <w:sz w:val="28"/>
          <w:szCs w:val="28"/>
        </w:rPr>
        <w:t>гуруҳҳо</w:t>
      </w:r>
      <w:r w:rsidRPr="00AA3523">
        <w:rPr>
          <w:rFonts w:ascii="Palatino Linotype" w:hAnsi="Palatino Linotype"/>
          <w:sz w:val="28"/>
          <w:szCs w:val="28"/>
          <w:lang w:val="en-US"/>
        </w:rPr>
        <w:t xml:space="preserve"> </w:t>
      </w:r>
      <w:r w:rsidRPr="00AA3523">
        <w:rPr>
          <w:rFonts w:ascii="Palatino Linotype" w:hAnsi="Palatino Linotype"/>
          <w:sz w:val="28"/>
          <w:szCs w:val="28"/>
        </w:rPr>
        <w:t>тақсим</w:t>
      </w:r>
      <w:r w:rsidRPr="00AA3523">
        <w:rPr>
          <w:rFonts w:ascii="Palatino Linotype" w:hAnsi="Palatino Linotype"/>
          <w:sz w:val="28"/>
          <w:szCs w:val="28"/>
          <w:lang w:val="en-US"/>
        </w:rPr>
        <w:t xml:space="preserve"> </w:t>
      </w:r>
      <w:r w:rsidRPr="00AA3523">
        <w:rPr>
          <w:rFonts w:ascii="Palatino Linotype" w:hAnsi="Palatino Linotype"/>
          <w:sz w:val="28"/>
          <w:szCs w:val="28"/>
        </w:rPr>
        <w:t>мешаванд</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bCs/>
          <w:sz w:val="28"/>
          <w:szCs w:val="28"/>
        </w:rPr>
        <w:t>Платформавӣ</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кӯҳӣ</w:t>
      </w:r>
      <w:r w:rsidRPr="00AA3523">
        <w:rPr>
          <w:rFonts w:ascii="Palatino Linotype" w:hAnsi="Palatino Linotype"/>
          <w:bCs/>
          <w:sz w:val="28"/>
          <w:szCs w:val="28"/>
          <w:lang w:val="en-US"/>
        </w:rPr>
        <w:t>-</w:t>
      </w:r>
      <w:r w:rsidRPr="00AA3523">
        <w:rPr>
          <w:rFonts w:ascii="Palatino Linotype" w:hAnsi="Palatino Linotype"/>
          <w:bCs/>
          <w:sz w:val="28"/>
          <w:szCs w:val="28"/>
        </w:rPr>
        <w:t>чиндоршуда</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гузаришӣ</w:t>
      </w: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Такшонӣ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w:t>
      </w:r>
      <w:r w:rsidRPr="00AA3523">
        <w:rPr>
          <w:rFonts w:ascii="Palatino Linotype" w:hAnsi="Palatino Linotype"/>
          <w:sz w:val="28"/>
          <w:szCs w:val="28"/>
          <w:shd w:val="clear" w:color="auto" w:fill="FFFFFF"/>
        </w:rPr>
        <w:t>Асосӣ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дуюмдараҷа</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w:t>
      </w:r>
      <w:r w:rsidRPr="00AA3523">
        <w:rPr>
          <w:rFonts w:ascii="Palatino Linotype" w:hAnsi="Palatino Linotype"/>
          <w:sz w:val="28"/>
          <w:szCs w:val="28"/>
          <w:shd w:val="clear" w:color="auto" w:fill="FFFFFF"/>
        </w:rPr>
        <w:t>Рӯизаминӣ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зеризаминӣ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shd w:val="clear" w:color="auto" w:fill="FFFFFF"/>
          <w:lang w:val="en-US"/>
        </w:rPr>
        <w:t xml:space="preserve">$E) </w:t>
      </w:r>
      <w:r w:rsidRPr="00AA3523">
        <w:rPr>
          <w:rFonts w:ascii="Palatino Linotype" w:hAnsi="Palatino Linotype"/>
          <w:sz w:val="28"/>
          <w:szCs w:val="28"/>
          <w:shd w:val="clear" w:color="auto" w:fill="FFFFFF"/>
        </w:rPr>
        <w:t>Фатсиалӣ</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@93.</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Конҳои</w:t>
      </w:r>
      <w:r w:rsidRPr="00AA3523">
        <w:rPr>
          <w:rFonts w:ascii="Palatino Linotype" w:hAnsi="Palatino Linotype"/>
          <w:sz w:val="28"/>
          <w:szCs w:val="28"/>
          <w:lang w:val="en-US"/>
        </w:rPr>
        <w:t xml:space="preserve"> </w:t>
      </w:r>
      <w:r w:rsidRPr="00AA3523">
        <w:rPr>
          <w:rFonts w:ascii="Palatino Linotype" w:hAnsi="Palatino Linotype"/>
          <w:sz w:val="28"/>
          <w:szCs w:val="28"/>
        </w:rPr>
        <w:t>ангишти</w:t>
      </w:r>
      <w:r w:rsidRPr="00AA3523">
        <w:rPr>
          <w:rFonts w:ascii="Palatino Linotype" w:hAnsi="Palatino Linotype"/>
          <w:sz w:val="28"/>
          <w:szCs w:val="28"/>
          <w:lang w:val="en-US"/>
        </w:rPr>
        <w:t xml:space="preserve"> </w:t>
      </w:r>
      <w:r w:rsidRPr="00AA3523">
        <w:rPr>
          <w:rFonts w:ascii="Palatino Linotype" w:hAnsi="Palatino Linotype"/>
          <w:sz w:val="28"/>
          <w:szCs w:val="28"/>
        </w:rPr>
        <w:t>минтақаҳои</w:t>
      </w:r>
      <w:r w:rsidRPr="00AA3523">
        <w:rPr>
          <w:rFonts w:ascii="Palatino Linotype" w:hAnsi="Palatino Linotype"/>
          <w:sz w:val="28"/>
          <w:szCs w:val="28"/>
          <w:lang w:val="en-US"/>
        </w:rPr>
        <w:t xml:space="preserve"> </w:t>
      </w:r>
      <w:r w:rsidRPr="00AA3523">
        <w:rPr>
          <w:rFonts w:ascii="Palatino Linotype" w:hAnsi="Palatino Linotype"/>
          <w:sz w:val="28"/>
          <w:szCs w:val="28"/>
        </w:rPr>
        <w:t>кӯҳӣ</w:t>
      </w:r>
      <w:r w:rsidRPr="00AA3523">
        <w:rPr>
          <w:rFonts w:ascii="Palatino Linotype" w:hAnsi="Palatino Linotype"/>
          <w:sz w:val="28"/>
          <w:szCs w:val="28"/>
          <w:lang w:val="en-US"/>
        </w:rPr>
        <w:t>-</w:t>
      </w:r>
      <w:r w:rsidRPr="00AA3523">
        <w:rPr>
          <w:rFonts w:ascii="Palatino Linotype" w:hAnsi="Palatino Linotype"/>
          <w:sz w:val="28"/>
          <w:szCs w:val="28"/>
        </w:rPr>
        <w:t>чиндоршуда</w:t>
      </w:r>
      <w:r w:rsidRPr="00AA3523">
        <w:rPr>
          <w:rFonts w:ascii="Palatino Linotype" w:hAnsi="Palatino Linotype"/>
          <w:sz w:val="28"/>
          <w:szCs w:val="28"/>
          <w:lang w:val="en-US"/>
        </w:rPr>
        <w:t xml:space="preserve"> </w:t>
      </w:r>
      <w:r w:rsidRPr="00AA3523">
        <w:rPr>
          <w:rFonts w:ascii="Palatino Linotype" w:hAnsi="Palatino Linotype"/>
          <w:sz w:val="28"/>
          <w:szCs w:val="28"/>
        </w:rPr>
        <w:t>ба</w:t>
      </w:r>
      <w:r w:rsidRPr="00AA3523">
        <w:rPr>
          <w:rFonts w:ascii="Palatino Linotype" w:hAnsi="Palatino Linotype"/>
          <w:sz w:val="28"/>
          <w:szCs w:val="28"/>
          <w:lang w:val="en-US"/>
        </w:rPr>
        <w:t xml:space="preserve"> </w:t>
      </w:r>
      <w:r w:rsidRPr="00AA3523">
        <w:rPr>
          <w:rFonts w:ascii="Palatino Linotype" w:hAnsi="Palatino Linotype"/>
          <w:sz w:val="28"/>
          <w:szCs w:val="28"/>
        </w:rPr>
        <w:t>кадом</w:t>
      </w:r>
      <w:r w:rsidRPr="00AA3523">
        <w:rPr>
          <w:rFonts w:ascii="Palatino Linotype" w:hAnsi="Palatino Linotype"/>
          <w:sz w:val="28"/>
          <w:szCs w:val="28"/>
          <w:lang w:val="en-US"/>
        </w:rPr>
        <w:t xml:space="preserve"> </w:t>
      </w:r>
      <w:r w:rsidRPr="00AA3523">
        <w:rPr>
          <w:rFonts w:ascii="Palatino Linotype" w:hAnsi="Palatino Linotype"/>
          <w:sz w:val="28"/>
          <w:szCs w:val="28"/>
        </w:rPr>
        <w:t>синфҳо</w:t>
      </w:r>
      <w:r w:rsidRPr="00AA3523">
        <w:rPr>
          <w:rFonts w:ascii="Palatino Linotype" w:hAnsi="Palatino Linotype"/>
          <w:sz w:val="28"/>
          <w:szCs w:val="28"/>
          <w:lang w:val="en-US"/>
        </w:rPr>
        <w:t xml:space="preserve"> </w:t>
      </w:r>
      <w:r w:rsidRPr="00AA3523">
        <w:rPr>
          <w:rFonts w:ascii="Palatino Linotype" w:hAnsi="Palatino Linotype"/>
          <w:sz w:val="28"/>
          <w:szCs w:val="28"/>
        </w:rPr>
        <w:t>ҷудо</w:t>
      </w:r>
      <w:r w:rsidRPr="00AA3523">
        <w:rPr>
          <w:rFonts w:ascii="Palatino Linotype" w:hAnsi="Palatino Linotype"/>
          <w:sz w:val="28"/>
          <w:szCs w:val="28"/>
          <w:lang w:val="en-US"/>
        </w:rPr>
        <w:t xml:space="preserve"> </w:t>
      </w:r>
      <w:r w:rsidRPr="00AA3523">
        <w:rPr>
          <w:rFonts w:ascii="Palatino Linotype" w:hAnsi="Palatino Linotype"/>
          <w:sz w:val="28"/>
          <w:szCs w:val="28"/>
        </w:rPr>
        <w:t>мешаванд</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rPr>
        <w:t>Платформавӣ</w:t>
      </w:r>
      <w:r w:rsidRPr="00AA3523">
        <w:rPr>
          <w:rFonts w:ascii="Palatino Linotype" w:hAnsi="Palatino Linotype"/>
          <w:sz w:val="28"/>
          <w:szCs w:val="28"/>
          <w:lang w:val="en-US"/>
        </w:rPr>
        <w:t xml:space="preserve">, </w:t>
      </w:r>
      <w:r w:rsidRPr="00AA3523">
        <w:rPr>
          <w:rFonts w:ascii="Palatino Linotype" w:hAnsi="Palatino Linotype"/>
          <w:sz w:val="28"/>
          <w:szCs w:val="28"/>
        </w:rPr>
        <w:t>кӯҳӣ</w:t>
      </w:r>
      <w:r w:rsidRPr="00AA3523">
        <w:rPr>
          <w:rFonts w:ascii="Palatino Linotype" w:hAnsi="Palatino Linotype"/>
          <w:sz w:val="28"/>
          <w:szCs w:val="28"/>
          <w:lang w:val="en-US"/>
        </w:rPr>
        <w:t>-</w:t>
      </w:r>
      <w:r w:rsidRPr="00AA3523">
        <w:rPr>
          <w:rFonts w:ascii="Palatino Linotype" w:hAnsi="Palatino Linotype"/>
          <w:sz w:val="28"/>
          <w:szCs w:val="28"/>
        </w:rPr>
        <w:t>чиндоршуда</w:t>
      </w:r>
      <w:r w:rsidRPr="00AA3523">
        <w:rPr>
          <w:rFonts w:ascii="Palatino Linotype" w:hAnsi="Palatino Linotype"/>
          <w:sz w:val="28"/>
          <w:szCs w:val="28"/>
          <w:lang w:val="en-US"/>
        </w:rPr>
        <w:t xml:space="preserve">, </w:t>
      </w:r>
      <w:r w:rsidRPr="00AA3523">
        <w:rPr>
          <w:rFonts w:ascii="Palatino Linotype" w:hAnsi="Palatino Linotype"/>
          <w:sz w:val="28"/>
          <w:szCs w:val="28"/>
        </w:rPr>
        <w:t>гузаришӣ</w:t>
      </w: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Такшонӣ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w:t>
      </w:r>
      <w:r w:rsidRPr="00AA3523">
        <w:rPr>
          <w:rFonts w:ascii="Palatino Linotype" w:hAnsi="Palatino Linotype"/>
          <w:sz w:val="28"/>
          <w:szCs w:val="28"/>
          <w:shd w:val="clear" w:color="auto" w:fill="FFFFFF"/>
        </w:rPr>
        <w:t>Асосӣ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дуюмдараҷа</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w:t>
      </w:r>
      <w:r w:rsidRPr="00AA3523">
        <w:rPr>
          <w:rFonts w:ascii="Palatino Linotype" w:hAnsi="Palatino Linotype"/>
          <w:sz w:val="28"/>
          <w:szCs w:val="28"/>
          <w:shd w:val="clear" w:color="auto" w:fill="FFFFFF"/>
        </w:rPr>
        <w:t>Рӯизаминӣ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зеризаминӣ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bCs/>
          <w:sz w:val="28"/>
          <w:szCs w:val="28"/>
          <w:lang w:val="en-US"/>
        </w:rPr>
      </w:pPr>
      <w:r w:rsidRPr="00AA3523">
        <w:rPr>
          <w:rFonts w:ascii="Palatino Linotype" w:hAnsi="Palatino Linotype"/>
          <w:sz w:val="28"/>
          <w:szCs w:val="28"/>
          <w:shd w:val="clear" w:color="auto" w:fill="FFFFFF"/>
          <w:lang w:val="en-US"/>
        </w:rPr>
        <w:t xml:space="preserve">$E) </w:t>
      </w:r>
      <w:r w:rsidRPr="00AA3523">
        <w:rPr>
          <w:rFonts w:ascii="Palatino Linotype" w:hAnsi="Palatino Linotype"/>
          <w:bCs/>
          <w:sz w:val="28"/>
          <w:szCs w:val="28"/>
        </w:rPr>
        <w:t>Дохили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платформагии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фурухамида</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вилоятҳои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фурухамида</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ва</w:t>
      </w:r>
      <w:r w:rsidRPr="00AA3523">
        <w:rPr>
          <w:rFonts w:ascii="Palatino Linotype" w:hAnsi="Palatino Linotype"/>
          <w:bCs/>
          <w:sz w:val="28"/>
          <w:szCs w:val="28"/>
          <w:lang w:val="en-US"/>
        </w:rPr>
        <w:t xml:space="preserve"> </w:t>
      </w:r>
      <w:r w:rsidRPr="00AA3523">
        <w:rPr>
          <w:rFonts w:ascii="Palatino Linotype" w:hAnsi="Palatino Linotype"/>
          <w:bCs/>
          <w:sz w:val="28"/>
          <w:szCs w:val="28"/>
        </w:rPr>
        <w:t>синклинорияҳо</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конҳои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дар</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ноҳияҳои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паҳншудаи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магматизм</w:t>
      </w:r>
      <w:r w:rsidRPr="00AA3523">
        <w:rPr>
          <w:rFonts w:ascii="Palatino Linotype" w:hAnsi="Palatino Linotype"/>
          <w:bCs/>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@94.</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Навъҳои</w:t>
      </w:r>
      <w:r w:rsidRPr="00AA3523">
        <w:rPr>
          <w:rFonts w:ascii="Palatino Linotype" w:hAnsi="Palatino Linotype"/>
          <w:sz w:val="28"/>
          <w:szCs w:val="28"/>
          <w:lang w:val="en-US"/>
        </w:rPr>
        <w:t xml:space="preserve"> </w:t>
      </w:r>
      <w:r w:rsidRPr="00AA3523">
        <w:rPr>
          <w:rFonts w:ascii="Palatino Linotype" w:hAnsi="Palatino Linotype"/>
          <w:sz w:val="28"/>
          <w:szCs w:val="28"/>
        </w:rPr>
        <w:t>муҳандисӣ</w:t>
      </w:r>
      <w:r w:rsidRPr="00AA3523">
        <w:rPr>
          <w:rFonts w:ascii="Palatino Linotype" w:hAnsi="Palatino Linotype"/>
          <w:sz w:val="28"/>
          <w:szCs w:val="28"/>
          <w:lang w:val="en-US"/>
        </w:rPr>
        <w:t>-</w:t>
      </w:r>
      <w:r w:rsidRPr="00AA3523">
        <w:rPr>
          <w:rFonts w:ascii="Palatino Linotype" w:hAnsi="Palatino Linotype"/>
          <w:sz w:val="28"/>
          <w:szCs w:val="28"/>
        </w:rPr>
        <w:t>геологии</w:t>
      </w:r>
      <w:r w:rsidRPr="00AA3523">
        <w:rPr>
          <w:rFonts w:ascii="Palatino Linotype" w:hAnsi="Palatino Linotype"/>
          <w:sz w:val="28"/>
          <w:szCs w:val="28"/>
          <w:lang w:val="en-US"/>
        </w:rPr>
        <w:t xml:space="preserve"> </w:t>
      </w:r>
      <w:r w:rsidRPr="00AA3523">
        <w:rPr>
          <w:rFonts w:ascii="Palatino Linotype" w:hAnsi="Palatino Linotype"/>
          <w:sz w:val="28"/>
          <w:szCs w:val="28"/>
        </w:rPr>
        <w:t>массивҳои</w:t>
      </w:r>
      <w:r w:rsidRPr="00AA3523">
        <w:rPr>
          <w:rFonts w:ascii="Palatino Linotype" w:hAnsi="Palatino Linotype"/>
          <w:sz w:val="28"/>
          <w:szCs w:val="28"/>
          <w:lang w:val="en-US"/>
        </w:rPr>
        <w:t xml:space="preserve"> </w:t>
      </w:r>
      <w:r w:rsidRPr="00AA3523">
        <w:rPr>
          <w:rFonts w:ascii="Palatino Linotype" w:hAnsi="Palatino Linotype"/>
          <w:sz w:val="28"/>
          <w:szCs w:val="28"/>
        </w:rPr>
        <w:t>ҷинсҳои</w:t>
      </w:r>
      <w:r w:rsidRPr="00AA3523">
        <w:rPr>
          <w:rFonts w:ascii="Palatino Linotype" w:hAnsi="Palatino Linotype"/>
          <w:sz w:val="28"/>
          <w:szCs w:val="28"/>
          <w:lang w:val="en-US"/>
        </w:rPr>
        <w:t xml:space="preserve"> </w:t>
      </w:r>
      <w:r w:rsidRPr="00AA3523">
        <w:rPr>
          <w:rFonts w:ascii="Palatino Linotype" w:hAnsi="Palatino Linotype"/>
          <w:sz w:val="28"/>
          <w:szCs w:val="28"/>
        </w:rPr>
        <w:t>кӯҳӣ</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rPr>
        <w:t>Платформавӣ</w:t>
      </w:r>
      <w:r w:rsidRPr="00AA3523">
        <w:rPr>
          <w:rFonts w:ascii="Palatino Linotype" w:hAnsi="Palatino Linotype"/>
          <w:sz w:val="28"/>
          <w:szCs w:val="28"/>
          <w:lang w:val="en-US"/>
        </w:rPr>
        <w:t xml:space="preserve">, </w:t>
      </w:r>
      <w:r w:rsidRPr="00AA3523">
        <w:rPr>
          <w:rFonts w:ascii="Palatino Linotype" w:hAnsi="Palatino Linotype"/>
          <w:sz w:val="28"/>
          <w:szCs w:val="28"/>
        </w:rPr>
        <w:t>кӯҳӣ</w:t>
      </w:r>
      <w:r w:rsidRPr="00AA3523">
        <w:rPr>
          <w:rFonts w:ascii="Palatino Linotype" w:hAnsi="Palatino Linotype"/>
          <w:sz w:val="28"/>
          <w:szCs w:val="28"/>
          <w:lang w:val="en-US"/>
        </w:rPr>
        <w:t>-</w:t>
      </w:r>
      <w:r w:rsidRPr="00AA3523">
        <w:rPr>
          <w:rFonts w:ascii="Palatino Linotype" w:hAnsi="Palatino Linotype"/>
          <w:sz w:val="28"/>
          <w:szCs w:val="28"/>
        </w:rPr>
        <w:t>чиндоршуда</w:t>
      </w:r>
      <w:r w:rsidRPr="00AA3523">
        <w:rPr>
          <w:rFonts w:ascii="Palatino Linotype" w:hAnsi="Palatino Linotype"/>
          <w:sz w:val="28"/>
          <w:szCs w:val="28"/>
          <w:lang w:val="en-US"/>
        </w:rPr>
        <w:t xml:space="preserve">, </w:t>
      </w:r>
      <w:r w:rsidRPr="00AA3523">
        <w:rPr>
          <w:rFonts w:ascii="Palatino Linotype" w:hAnsi="Palatino Linotype"/>
          <w:sz w:val="28"/>
          <w:szCs w:val="28"/>
        </w:rPr>
        <w:t>гузаришӣ</w:t>
      </w:r>
      <w:r w:rsidRPr="00AA3523">
        <w:rPr>
          <w:rFonts w:ascii="Palatino Linotype" w:hAnsi="Palatino Linotype"/>
          <w:sz w:val="28"/>
          <w:szCs w:val="28"/>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Такшонӣ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$C) </w:t>
      </w:r>
      <w:r w:rsidRPr="00AA3523">
        <w:rPr>
          <w:rFonts w:ascii="Palatino Linotype" w:hAnsi="Palatino Linotype"/>
          <w:sz w:val="28"/>
          <w:szCs w:val="28"/>
          <w:shd w:val="clear" w:color="auto" w:fill="FFFFFF"/>
        </w:rPr>
        <w:t>Асосӣ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дуюмдараҷа</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lang w:val="en-US"/>
        </w:rPr>
        <w:t xml:space="preserve">$D) </w:t>
      </w:r>
      <w:r w:rsidRPr="00AA3523">
        <w:rPr>
          <w:rFonts w:ascii="Palatino Linotype" w:hAnsi="Palatino Linotype"/>
          <w:sz w:val="28"/>
          <w:szCs w:val="28"/>
          <w:shd w:val="clear" w:color="auto" w:fill="FFFFFF"/>
        </w:rPr>
        <w:t>Рӯизаминӣ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зеризаминӣ</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bCs/>
          <w:sz w:val="28"/>
          <w:szCs w:val="28"/>
          <w:lang w:val="en-US"/>
        </w:rPr>
      </w:pPr>
      <w:r w:rsidRPr="00AA3523">
        <w:rPr>
          <w:rFonts w:ascii="Palatino Linotype" w:hAnsi="Palatino Linotype"/>
          <w:sz w:val="28"/>
          <w:szCs w:val="28"/>
          <w:shd w:val="clear" w:color="auto" w:fill="FFFFFF"/>
          <w:lang w:val="en-US"/>
        </w:rPr>
        <w:t xml:space="preserve">$E) </w:t>
      </w:r>
      <w:r w:rsidRPr="00AA3523">
        <w:rPr>
          <w:rFonts w:ascii="Palatino Linotype" w:hAnsi="Palatino Linotype"/>
          <w:bCs/>
          <w:sz w:val="28"/>
          <w:szCs w:val="28"/>
        </w:rPr>
        <w:t>Массивҳои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платформавӣ</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массивҳои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иншоотҳои</w:t>
      </w:r>
      <w:r w:rsidRPr="00AA3523">
        <w:rPr>
          <w:rFonts w:ascii="Palatino Linotype" w:hAnsi="Palatino Linotype"/>
          <w:bCs/>
          <w:sz w:val="28"/>
          <w:szCs w:val="28"/>
          <w:lang w:val="en-US"/>
        </w:rPr>
        <w:t xml:space="preserve"> </w:t>
      </w:r>
      <w:r w:rsidRPr="00AA3523">
        <w:rPr>
          <w:rFonts w:ascii="Palatino Linotype" w:hAnsi="Palatino Linotype"/>
          <w:bCs/>
          <w:sz w:val="28"/>
          <w:szCs w:val="28"/>
        </w:rPr>
        <w:t>чиндоршуда</w:t>
      </w:r>
      <w:r w:rsidRPr="00AA3523">
        <w:rPr>
          <w:rFonts w:ascii="Palatino Linotype" w:hAnsi="Palatino Linotype"/>
          <w:bCs/>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@95.</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rPr>
        <w:t>Массивҳои</w:t>
      </w:r>
      <w:r w:rsidRPr="00AA3523">
        <w:rPr>
          <w:rFonts w:ascii="Palatino Linotype" w:hAnsi="Palatino Linotype"/>
          <w:sz w:val="28"/>
          <w:szCs w:val="28"/>
          <w:lang w:val="en-US"/>
        </w:rPr>
        <w:t xml:space="preserve"> </w:t>
      </w:r>
      <w:r w:rsidRPr="00AA3523">
        <w:rPr>
          <w:rFonts w:ascii="Palatino Linotype" w:hAnsi="Palatino Linotype"/>
          <w:sz w:val="28"/>
          <w:szCs w:val="28"/>
        </w:rPr>
        <w:t>платформавӣ</w:t>
      </w:r>
      <w:r w:rsidRPr="00AA3523">
        <w:rPr>
          <w:rFonts w:ascii="Palatino Linotype" w:hAnsi="Palatino Linotype"/>
          <w:sz w:val="28"/>
          <w:szCs w:val="28"/>
          <w:lang w:val="en-US"/>
        </w:rPr>
        <w:t xml:space="preserve"> </w:t>
      </w:r>
      <w:r w:rsidRPr="00AA3523">
        <w:rPr>
          <w:rFonts w:ascii="Palatino Linotype" w:hAnsi="Palatino Linotype"/>
          <w:sz w:val="28"/>
          <w:szCs w:val="28"/>
        </w:rPr>
        <w:t>аз</w:t>
      </w:r>
      <w:r w:rsidRPr="00AA3523">
        <w:rPr>
          <w:rFonts w:ascii="Palatino Linotype" w:hAnsi="Palatino Linotype"/>
          <w:sz w:val="28"/>
          <w:szCs w:val="28"/>
          <w:lang w:val="en-US"/>
        </w:rPr>
        <w:t xml:space="preserve"> </w:t>
      </w:r>
      <w:r w:rsidRPr="00AA3523">
        <w:rPr>
          <w:rFonts w:ascii="Palatino Linotype" w:hAnsi="Palatino Linotype"/>
          <w:sz w:val="28"/>
          <w:szCs w:val="28"/>
        </w:rPr>
        <w:t>чанд</w:t>
      </w:r>
      <w:r w:rsidRPr="00AA3523">
        <w:rPr>
          <w:rFonts w:ascii="Palatino Linotype" w:hAnsi="Palatino Linotype"/>
          <w:sz w:val="28"/>
          <w:szCs w:val="28"/>
          <w:lang w:val="en-US"/>
        </w:rPr>
        <w:t xml:space="preserve"> </w:t>
      </w:r>
      <w:r w:rsidRPr="00AA3523">
        <w:rPr>
          <w:rFonts w:ascii="Palatino Linotype" w:hAnsi="Palatino Linotype"/>
          <w:sz w:val="28"/>
          <w:szCs w:val="28"/>
        </w:rPr>
        <w:t>ошёнаҳои</w:t>
      </w:r>
      <w:r w:rsidRPr="00AA3523">
        <w:rPr>
          <w:rFonts w:ascii="Palatino Linotype" w:hAnsi="Palatino Linotype"/>
          <w:sz w:val="28"/>
          <w:szCs w:val="28"/>
          <w:lang w:val="en-US"/>
        </w:rPr>
        <w:t xml:space="preserve"> </w:t>
      </w:r>
      <w:r w:rsidRPr="00AA3523">
        <w:rPr>
          <w:rFonts w:ascii="Palatino Linotype" w:hAnsi="Palatino Linotype"/>
          <w:sz w:val="28"/>
          <w:szCs w:val="28"/>
        </w:rPr>
        <w:t>сохторӣ</w:t>
      </w:r>
      <w:r w:rsidRPr="00AA3523">
        <w:rPr>
          <w:rFonts w:ascii="Palatino Linotype" w:hAnsi="Palatino Linotype"/>
          <w:sz w:val="28"/>
          <w:szCs w:val="28"/>
          <w:lang w:val="en-US"/>
        </w:rPr>
        <w:t xml:space="preserve"> </w:t>
      </w:r>
      <w:r w:rsidRPr="00AA3523">
        <w:rPr>
          <w:rFonts w:ascii="Palatino Linotype" w:hAnsi="Palatino Linotype"/>
          <w:sz w:val="28"/>
          <w:szCs w:val="28"/>
        </w:rPr>
        <w:t>иборат</w:t>
      </w:r>
      <w:r w:rsidRPr="00AA3523">
        <w:rPr>
          <w:rFonts w:ascii="Palatino Linotype" w:hAnsi="Palatino Linotype"/>
          <w:sz w:val="28"/>
          <w:szCs w:val="28"/>
          <w:lang w:val="en-US"/>
        </w:rPr>
        <w:t xml:space="preserve"> </w:t>
      </w:r>
      <w:r w:rsidRPr="00AA3523">
        <w:rPr>
          <w:rFonts w:ascii="Palatino Linotype" w:hAnsi="Palatino Linotype"/>
          <w:sz w:val="28"/>
          <w:szCs w:val="28"/>
        </w:rPr>
        <w:t>мебошад</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bCs/>
          <w:sz w:val="28"/>
          <w:szCs w:val="28"/>
          <w:lang w:val="en-US"/>
        </w:rPr>
        <w:t xml:space="preserve">$A) </w:t>
      </w:r>
      <w:r w:rsidRPr="00AA3523">
        <w:rPr>
          <w:rFonts w:ascii="Palatino Linotype" w:hAnsi="Palatino Linotype"/>
          <w:bCs/>
          <w:sz w:val="28"/>
          <w:szCs w:val="28"/>
        </w:rPr>
        <w:t>Ду</w:t>
      </w:r>
      <w:r w:rsidRPr="00AA3523">
        <w:rPr>
          <w:rFonts w:ascii="Palatino Linotype" w:hAnsi="Palatino Linotype"/>
          <w:bCs/>
          <w:sz w:val="28"/>
          <w:szCs w:val="28"/>
          <w:lang w:val="en-US"/>
        </w:rPr>
        <w:t xml:space="preserve"> </w:t>
      </w:r>
      <w:r w:rsidRPr="00AA3523">
        <w:rPr>
          <w:rFonts w:ascii="Palatino Linotype" w:hAnsi="Palatino Linotype"/>
          <w:bCs/>
          <w:sz w:val="28"/>
          <w:szCs w:val="28"/>
        </w:rPr>
        <w:t>ошёна</w:t>
      </w:r>
      <w:r w:rsidRPr="00AA3523">
        <w:rPr>
          <w:rFonts w:ascii="Palatino Linotype" w:hAnsi="Palatino Linotype"/>
          <w:bCs/>
          <w:sz w:val="28"/>
          <w:szCs w:val="28"/>
          <w:lang w:val="en-US"/>
        </w:rPr>
        <w:t>;</w:t>
      </w:r>
      <w:r w:rsidRPr="00AA3523">
        <w:rPr>
          <w:rFonts w:ascii="Palatino Linotype" w:hAnsi="Palatino Linotype"/>
          <w:sz w:val="28"/>
          <w:szCs w:val="28"/>
          <w:shd w:val="clear" w:color="auto" w:fill="FFFFFF"/>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shd w:val="clear" w:color="auto" w:fill="FFFFFF"/>
          <w:lang w:val="en-US"/>
        </w:rPr>
        <w:t xml:space="preserve">$B) </w:t>
      </w:r>
      <w:r w:rsidRPr="00AA3523">
        <w:rPr>
          <w:rFonts w:ascii="Palatino Linotype" w:hAnsi="Palatino Linotype"/>
          <w:sz w:val="28"/>
          <w:szCs w:val="28"/>
          <w:shd w:val="clear" w:color="auto" w:fill="FFFFFF"/>
        </w:rPr>
        <w:t>Як</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rPr>
        <w:t>ошёна</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sz w:val="28"/>
          <w:szCs w:val="28"/>
          <w:shd w:val="clear" w:color="auto" w:fill="FFFFFF"/>
        </w:rPr>
        <w:t xml:space="preserve">Панҷ </w:t>
      </w:r>
      <w:r w:rsidRPr="00AA3523">
        <w:rPr>
          <w:rFonts w:ascii="Palatino Linotype" w:hAnsi="Palatino Linotype"/>
          <w:sz w:val="28"/>
          <w:szCs w:val="28"/>
        </w:rPr>
        <w:t xml:space="preserve">ошёна;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sz w:val="28"/>
          <w:szCs w:val="28"/>
          <w:shd w:val="clear" w:color="auto" w:fill="FFFFFF"/>
        </w:rPr>
        <w:t xml:space="preserve">Се </w:t>
      </w:r>
      <w:r w:rsidRPr="00AA3523">
        <w:rPr>
          <w:rFonts w:ascii="Palatino Linotype" w:hAnsi="Palatino Linotype"/>
          <w:sz w:val="28"/>
          <w:szCs w:val="28"/>
        </w:rPr>
        <w:t xml:space="preserve">ошёна;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sz w:val="28"/>
          <w:szCs w:val="28"/>
          <w:shd w:val="clear" w:color="auto" w:fill="FFFFFF"/>
        </w:rPr>
        <w:t>Даҳ</w:t>
      </w:r>
      <w:r w:rsidRPr="00AA3523">
        <w:rPr>
          <w:rFonts w:ascii="Palatino Linotype" w:hAnsi="Palatino Linotype"/>
          <w:sz w:val="28"/>
          <w:szCs w:val="28"/>
        </w:rPr>
        <w:t xml:space="preserve"> ошёна;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@96.</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Ошёнаи сохтории поёнӣ ё ин ки таҳкурсии массивҳои платформавӣ аз кадом ҷинсҳои кӯҳӣ таркиб ёфтааст?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Қаърӣ;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Интрузивӣ;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Эффузивӣ;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rPr>
        <w:t>Аз ҷинсҳои кӯҳии аввала такшонӣ ва магматикӣ;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@97.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Ошёнаи сохтории болои ё ин ки ҷилди платформа аз кадом қабатҳои ҷинсҳои кӯҳӣ таркиб ёфтааст?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Ҷинсҳои кӯҳии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Ҷинсҳои кӯҳии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rPr>
        <w:t>Ҷинсҳои кӯҳии такшонӣ;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Ҷинсҳои кӯҳии гилнок;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Ҷинсҳои кӯҳии вайроншуда;</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@98.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Форматсияи теригенӣ (карбонатӣ)-геосинклиналӣ, ки дар фурухамидаи чуқӯробӣ ба вуҷуд омадааст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Синклинал;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rPr>
        <w:t>Флиш;</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Антиклинал;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Батолит;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Лаколит;</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@99.</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Сину соли массивҳои платформаҳоро аз рӯи чи муайян мекунанд?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$A) Аз рӯи сину соли таҳкурсии онҳо;</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sz w:val="28"/>
          <w:szCs w:val="28"/>
        </w:rPr>
        <w:t xml:space="preserve">Аз рӯи сину соли ҷинсҳои такшонӣ;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Аз рӯи сину соли ҷинсҳои макматикӣ;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Аз рӯи сину соли рӯипуши онҳо;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Аз рӯи сину соли маъданҳо;</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@100.</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Вобаста бо аломатҳои тектоникӣ конҳои маъданӣ ба кадом гӯруҳҳои асосӣ тақсим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Геосинклиналӣ;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rPr>
        <w:t>Платформавӣ, кӯҳӣ-чиндоршуда;</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Антиклиналӣ;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Синклиналӣ;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Тарқишӣ;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@101.</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Ба сабабҳои асосии аз ҷиҳати истифода душвори конҳои канданиҳои фоиданок чи дохил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$A) Тарзи нодурусти корҳои кӯҳӣ-иктишофӣ;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Нодуруст гирифтани намунаҳои кӯҳӣ;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rPr>
        <w:t xml:space="preserve">Шакли нодуруст доштани ҷисмҳои маъданӣ, дигаргуншавии тектоникӣ, хосиятҳои деформатсионӣ, физикӣ,обнокӣ ва тарқишнокии гуногунсамт;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$D) </w:t>
      </w:r>
      <w:r w:rsidRPr="00AA3523">
        <w:rPr>
          <w:rFonts w:ascii="Palatino Linotype" w:hAnsi="Palatino Linotype"/>
          <w:sz w:val="28"/>
          <w:szCs w:val="28"/>
        </w:rPr>
        <w:t xml:space="preserve">Паркунунии нодуруст;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Дуруст ба роҳ намондани корҳои геофизикӣ;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102.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ордовик, девон, карбон тавақуфи стратиграфӣ дар кадом давра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Силур;</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Триас;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Неоген;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Бур;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@103.</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Дар раванди истихроҷи конҳои канданиҳои фоиданок кадом омилҳо ба назар гирифта мешаванд?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Физикӣ;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Геохимиявӣ;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Физикӣ-механикӣ;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Геоморфологӣ;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rPr>
        <w:t>Кӯҳӣ-техникӣ, тарзи ҷудо кардани маъдан аз ҷинсҳои кӯҳӣ, миқдори истифодаи моддаҳои тарканда, устувории ҷинсҳои кӯҳӣ;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@104.</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Бо таъсири ҷараёни об вайрон шудани ҷинсҳои кӯҳӣ, ки ба пайдошавии водиҳо, паст шудани сатҳи ҳавзҳо сабаб мешавад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Абразия;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Батолит;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bCs/>
          <w:sz w:val="28"/>
          <w:szCs w:val="28"/>
        </w:rPr>
        <w:t>Эрозия;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$E) Диффузия;</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@105.</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Ходисаи бо таъсири зарбаи мавҷ ва ҷараёни об вайроншавии ҷинсҳои кӯҳӣ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Аккумулятсия;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Батолит;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w:t>
      </w:r>
      <w:r w:rsidRPr="00AA3523">
        <w:rPr>
          <w:rFonts w:ascii="Palatino Linotype" w:hAnsi="Palatino Linotype"/>
          <w:sz w:val="28"/>
          <w:szCs w:val="28"/>
        </w:rPr>
        <w:t>Эрозия;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rPr>
        <w:t>Абразия;</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@106.</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Дар хушкӣ ё қаъри ҳавзаи об ғун шудани минералӣ ё органикӣ чи номида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Аблятсия;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rPr>
        <w:t>Аккумулятсия;</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Батолит;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Орогенез;</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@107.</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Равндҳои геологӣ ба кадом гӯруҳҳо ҷудо мешаванд?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Интрузивӣ, эфузивӣ;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Платформавӣ, геосинклиналӣ;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Такшинӣ, магматикӣ;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bCs/>
          <w:sz w:val="28"/>
          <w:szCs w:val="28"/>
        </w:rPr>
        <w:t>Экзогенӣ, эндогенӣ;</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Магматикӣ, метаморфӣ;</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@108.</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Аз таъсири об суда шудани сатҳи замин чи номида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$A) Денудатсия;</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Акумулятсия;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Орогенез;</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@109.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Қисмати шидатнокӣ бо кадом формула ҳисоб карда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noProof/>
          <w:sz w:val="28"/>
          <w:szCs w:val="28"/>
          <w:shd w:val="clear" w:color="auto" w:fill="FFFFFF"/>
          <w:lang w:eastAsia="ru-RU"/>
        </w:rPr>
        <w:pict>
          <v:shape id="Рисунок 5" o:spid="_x0000_i1095" type="#_x0000_t75" alt="皮ႂ쮗쉣" style="width:64.8pt;height:25.8pt;visibility:visible">
            <v:imagedata r:id="rId26" o:title=""/>
          </v:shape>
        </w:pict>
      </w:r>
      <w:r w:rsidRPr="00AA3523">
        <w:rPr>
          <w:rFonts w:ascii="Palatino Linotype" w:hAnsi="Palatino Linotype"/>
          <w:sz w:val="28"/>
          <w:szCs w:val="28"/>
          <w:shd w:val="clear" w:color="auto" w:fill="FFFFFF"/>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noProof/>
          <w:sz w:val="28"/>
          <w:szCs w:val="28"/>
          <w:lang w:eastAsia="ru-RU"/>
        </w:rPr>
        <w:pict>
          <v:shape id="Рисунок 4" o:spid="_x0000_i1096" type="#_x0000_t75" style="width:52.8pt;height:19.8pt;visibility:visible">
            <v:imagedata r:id="rId11" o:title=""/>
          </v:shape>
        </w:pic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noProof/>
          <w:sz w:val="28"/>
          <w:szCs w:val="28"/>
          <w:lang w:eastAsia="ru-RU"/>
        </w:rPr>
        <w:pict>
          <v:shape id="Рисунок 3" o:spid="_x0000_i1097" type="#_x0000_t75" style="width:51.6pt;height:20.4pt;visibility:visible">
            <v:imagedata r:id="rId12"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w:t>
      </w:r>
      <w:r w:rsidRPr="00AA3523">
        <w:rPr>
          <w:rFonts w:ascii="Palatino Linotype" w:hAnsi="Palatino Linotype"/>
          <w:noProof/>
          <w:sz w:val="28"/>
          <w:szCs w:val="28"/>
          <w:lang w:eastAsia="ru-RU"/>
        </w:rPr>
        <w:pict>
          <v:shape id="Рисунок 2" o:spid="_x0000_i1098" type="#_x0000_t75" style="width:52.8pt;height:22.2pt;visibility:visible">
            <v:imagedata r:id="rId13" o:title=""/>
          </v:shape>
        </w:pict>
      </w:r>
      <w:r w:rsidRPr="00AA3523">
        <w:rPr>
          <w:rFonts w:ascii="Palatino Linotype" w:hAnsi="Palatino Linotype"/>
          <w:noProof/>
          <w:sz w:val="28"/>
          <w:szCs w:val="28"/>
          <w:lang w:eastAsia="ru-RU"/>
        </w:rPr>
        <w:t>;</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noProof/>
          <w:sz w:val="28"/>
          <w:szCs w:val="28"/>
          <w:lang w:eastAsia="ru-RU"/>
        </w:rPr>
        <w:pict>
          <v:shape id="Рисунок 1" o:spid="_x0000_i1099" type="#_x0000_t75" style="width:54pt;height:24.6pt;visibility:visible">
            <v:imagedata r:id="rId14" o:title=""/>
          </v:shape>
        </w:pict>
      </w:r>
      <w:r w:rsidRPr="00AA3523">
        <w:rPr>
          <w:rFonts w:ascii="Palatino Linotype" w:hAnsi="Palatino Linotype"/>
          <w:noProof/>
          <w:sz w:val="28"/>
          <w:szCs w:val="28"/>
          <w:lang w:eastAsia="ru-RU"/>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Бо сабаби обшавӣ, бухоршавӣ ва шикастан кам шудани ҳаҷми пиряхҳо ва айсбергҳоро чи меноманд?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Аблятсия;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sz w:val="28"/>
          <w:szCs w:val="28"/>
        </w:rPr>
        <w:t xml:space="preserve">Акумулятсия;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Орогенез;</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@111.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Навъи генетикии таҳшинҳо, ки дар натиҷаи ғуншавии масолеҳи фарсоиши ҷинсҳои кӯҳӣ аз нишебиҳо тавассути обҳои борону барф шуста оварда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Аблятсия;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sz w:val="28"/>
          <w:szCs w:val="28"/>
        </w:rPr>
        <w:t xml:space="preserve">Акумулятсия;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 xml:space="preserve">$E) </w:t>
      </w:r>
      <w:r w:rsidRPr="00AA3523">
        <w:rPr>
          <w:rFonts w:ascii="Palatino Linotype" w:hAnsi="Palatino Linotype"/>
          <w:bCs/>
          <w:sz w:val="28"/>
          <w:szCs w:val="28"/>
          <w:shd w:val="clear" w:color="auto" w:fill="FFFFFF"/>
        </w:rPr>
        <w:t>Делювий;</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112.</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Таҳнишастҳои ҷараёни оби мувақатӣ, ки аз масолеҳи гуногунандоза-аз майдадона (регдона, гилӣ) то харсангҳо-иборат мебошад.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Эрозия;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w:t>
      </w:r>
      <w:r w:rsidRPr="00AA3523">
        <w:rPr>
          <w:rFonts w:ascii="Palatino Linotype" w:hAnsi="Palatino Linotype"/>
          <w:bCs/>
          <w:sz w:val="28"/>
          <w:szCs w:val="28"/>
          <w:shd w:val="clear" w:color="auto" w:fill="FFFFFF"/>
        </w:rPr>
        <w:t>Пролювий;</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sz w:val="28"/>
          <w:szCs w:val="28"/>
          <w:shd w:val="clear" w:color="auto" w:fill="FFFFFF"/>
        </w:rPr>
        <w:t>Делювий;</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Вобаста аз ғализии массаи маводҳои гуногунандозаи сахти селӣ селҳо ба кадом гуруҳо ҷудо карда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Алоқадошта (сохторӣ) ва шоранда;</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 xml:space="preserve">$B) </w:t>
      </w:r>
      <w:r w:rsidRPr="00AA3523">
        <w:rPr>
          <w:rFonts w:ascii="Palatino Linotype" w:hAnsi="Palatino Linotype"/>
          <w:sz w:val="28"/>
          <w:szCs w:val="28"/>
        </w:rPr>
        <w:t xml:space="preserve">Асосӣ ва дуюмдараҷа;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Куҳӣ, сатҳӣ;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Сатҳӣ, кӯҳӣ;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Ибтидои ва дуюмдараҷа;</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114.</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Тадбирҳои пешгири аз селҳо?</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Муҳофизат бо роҳӣ сунъӣ;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Муҳофизат бо усулҳои геологӣ;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Истифода аз усулҳои геофизикӣ;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Истифода аз усулҳои механикӣ;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 xml:space="preserve">$E) </w:t>
      </w:r>
      <w:r w:rsidRPr="00AA3523">
        <w:rPr>
          <w:rFonts w:ascii="Palatino Linotype" w:hAnsi="Palatino Linotype"/>
          <w:bCs/>
          <w:sz w:val="28"/>
          <w:szCs w:val="28"/>
          <w:shd w:val="clear" w:color="auto" w:fill="FFFFFF"/>
        </w:rPr>
        <w:t>Муҳофизат ва аз нав барқароркунии олами наботот дар минтақаҳои селфаро, деворкашии маҷрои дарё;</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115.</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Минералхои гилнок аз кадом гуруххо иборат мебошанд?</w:t>
      </w:r>
    </w:p>
    <w:p w:rsidR="00182B35" w:rsidRPr="00AA3523" w:rsidRDefault="00182B35" w:rsidP="00C7624D">
      <w:pPr>
        <w:spacing w:after="0" w:line="240" w:lineRule="auto"/>
        <w:rPr>
          <w:rFonts w:ascii="Palatino Linotype" w:hAnsi="Palatino Linotype"/>
          <w:sz w:val="28"/>
          <w:szCs w:val="28"/>
        </w:rPr>
      </w:pPr>
      <w:r w:rsidRPr="00AA3523">
        <w:rPr>
          <w:rFonts w:ascii="Palatino Linotype" w:hAnsi="Palatino Linotype"/>
          <w:sz w:val="28"/>
          <w:szCs w:val="28"/>
        </w:rPr>
        <w:t xml:space="preserve">$A) Сулфат, гидрослюда, каолинит; </w:t>
      </w:r>
    </w:p>
    <w:p w:rsidR="00182B35" w:rsidRPr="00AA3523" w:rsidRDefault="00182B35" w:rsidP="00C7624D">
      <w:pPr>
        <w:spacing w:after="0" w:line="240" w:lineRule="auto"/>
        <w:rPr>
          <w:rFonts w:ascii="Palatino Linotype" w:hAnsi="Palatino Linotype"/>
          <w:sz w:val="28"/>
          <w:szCs w:val="28"/>
        </w:rPr>
      </w:pPr>
      <w:r w:rsidRPr="00AA3523">
        <w:rPr>
          <w:rFonts w:ascii="Palatino Linotype" w:hAnsi="Palatino Linotype"/>
          <w:sz w:val="28"/>
          <w:szCs w:val="28"/>
        </w:rPr>
        <w:t xml:space="preserve">$B) Каолинит, монтмориллонит, гидрослюда; </w:t>
      </w:r>
    </w:p>
    <w:p w:rsidR="00182B35" w:rsidRPr="00AA3523" w:rsidRDefault="00182B35" w:rsidP="00C7624D">
      <w:pPr>
        <w:spacing w:after="0" w:line="240" w:lineRule="auto"/>
        <w:rPr>
          <w:rFonts w:ascii="Palatino Linotype" w:hAnsi="Palatino Linotype"/>
          <w:sz w:val="28"/>
          <w:szCs w:val="28"/>
        </w:rPr>
      </w:pPr>
      <w:r w:rsidRPr="00AA3523">
        <w:rPr>
          <w:rFonts w:ascii="Palatino Linotype" w:hAnsi="Palatino Linotype"/>
          <w:sz w:val="28"/>
          <w:szCs w:val="28"/>
        </w:rPr>
        <w:t xml:space="preserve">$C) Карбонат, гидрослюда, монтмориллонит; </w:t>
      </w:r>
    </w:p>
    <w:p w:rsidR="00182B35" w:rsidRPr="00AA3523" w:rsidRDefault="00182B35" w:rsidP="00C7624D">
      <w:pPr>
        <w:spacing w:after="0" w:line="240" w:lineRule="auto"/>
        <w:rPr>
          <w:rFonts w:ascii="Palatino Linotype" w:hAnsi="Palatino Linotype"/>
          <w:sz w:val="28"/>
          <w:szCs w:val="28"/>
        </w:rPr>
      </w:pPr>
      <w:r w:rsidRPr="00AA3523">
        <w:rPr>
          <w:rFonts w:ascii="Palatino Linotype" w:hAnsi="Palatino Linotype"/>
          <w:sz w:val="28"/>
          <w:szCs w:val="28"/>
        </w:rPr>
        <w:t xml:space="preserve">$D) Гидрослюда, сулфат, аолинит; </w:t>
      </w:r>
    </w:p>
    <w:p w:rsidR="00182B35" w:rsidRPr="00AA3523" w:rsidRDefault="00182B35" w:rsidP="00C7624D">
      <w:pPr>
        <w:spacing w:after="0" w:line="240" w:lineRule="auto"/>
        <w:rPr>
          <w:rFonts w:ascii="Palatino Linotype" w:hAnsi="Palatino Linotype"/>
          <w:sz w:val="28"/>
          <w:szCs w:val="28"/>
        </w:rPr>
      </w:pPr>
      <w:bookmarkStart w:id="0" w:name="_GoBack"/>
      <w:bookmarkEnd w:id="0"/>
      <w:r w:rsidRPr="00AA3523">
        <w:rPr>
          <w:rFonts w:ascii="Palatino Linotype" w:hAnsi="Palatino Linotype"/>
          <w:sz w:val="28"/>
          <w:szCs w:val="28"/>
        </w:rPr>
        <w:t>$E) Монтмориллонита, карбонат, сулфат;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Раванде, ки ба тақсимкунии табиии мунтазами моддаҳои маҳлулшуда дар тамоми ҳаҷми маҳлул оварда мерасонад.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Диффузия;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$B) Пролювий;</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$E) </w:t>
      </w:r>
      <w:r w:rsidRPr="00AA3523">
        <w:rPr>
          <w:rFonts w:ascii="Palatino Linotype" w:hAnsi="Palatino Linotype"/>
          <w:sz w:val="28"/>
          <w:szCs w:val="28"/>
          <w:shd w:val="clear" w:color="auto" w:fill="FFFFFF"/>
        </w:rPr>
        <w:t>Делювий;</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Шуста бурда шудани зараҳои гардмонанди ҷинсҳои кӯҳии ковок ба воситаи обҳои зеризаминӣ, ки ба фурунишинии табақаҳои болои оварда мерасонад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Диффузия;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$B) Пролювий;</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Эрозия;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$E) </w:t>
      </w:r>
      <w:r w:rsidRPr="00AA3523">
        <w:rPr>
          <w:rFonts w:ascii="Palatino Linotype" w:hAnsi="Palatino Linotype"/>
          <w:bCs/>
          <w:sz w:val="28"/>
          <w:szCs w:val="28"/>
          <w:shd w:val="clear" w:color="auto" w:fill="FFFFFF"/>
        </w:rPr>
        <w:t>Суффозия</w:t>
      </w:r>
      <w:r w:rsidRPr="00AA3523">
        <w:rPr>
          <w:rFonts w:ascii="Palatino Linotype" w:hAnsi="Palatino Linotype"/>
          <w:sz w:val="28"/>
          <w:szCs w:val="28"/>
          <w:shd w:val="clear" w:color="auto" w:fill="FFFFFF"/>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118.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неоген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sz w:val="28"/>
          <w:szCs w:val="28"/>
          <w:shd w:val="clear" w:color="auto" w:fill="FFFFFF"/>
          <w:lang w:val="en-US"/>
        </w:rPr>
        <w:t>P;</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shd w:val="clear" w:color="auto" w:fill="FFFFFF"/>
          <w:lang w:val="en-US"/>
        </w:rPr>
        <w:t>K;</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w:t>
      </w:r>
      <w:r w:rsidRPr="00AA3523">
        <w:rPr>
          <w:rFonts w:ascii="Palatino Linotype" w:hAnsi="Palatino Linotype"/>
          <w:bCs/>
          <w:sz w:val="28"/>
          <w:szCs w:val="28"/>
          <w:lang w:val="en-US"/>
        </w:rPr>
        <w:t>N;</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 xml:space="preserve">$E) </w:t>
      </w:r>
      <w:r w:rsidRPr="00AA3523">
        <w:rPr>
          <w:rFonts w:ascii="Palatino Linotype" w:hAnsi="Palatino Linotype"/>
          <w:sz w:val="28"/>
          <w:szCs w:val="28"/>
          <w:shd w:val="clear" w:color="auto" w:fill="FFFFFF"/>
          <w:lang w:val="en-US"/>
        </w:rPr>
        <w:t>J</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@119.</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shd w:val="clear" w:color="auto" w:fill="FFFFFF"/>
        </w:rPr>
        <w:t>Суффозия</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бештари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вақт</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дар</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кадом</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ҷинсҳои</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кӯҳӣ</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дида</w:t>
      </w:r>
      <w:r w:rsidRPr="00AA3523">
        <w:rPr>
          <w:rFonts w:ascii="Palatino Linotype" w:hAnsi="Palatino Linotype"/>
          <w:sz w:val="28"/>
          <w:szCs w:val="28"/>
          <w:shd w:val="clear" w:color="auto" w:fill="FFFFFF"/>
          <w:lang w:val="en-US"/>
        </w:rPr>
        <w:t xml:space="preserve"> </w:t>
      </w:r>
      <w:r w:rsidRPr="00AA3523">
        <w:rPr>
          <w:rFonts w:ascii="Palatino Linotype" w:hAnsi="Palatino Linotype"/>
          <w:sz w:val="28"/>
          <w:szCs w:val="28"/>
          <w:shd w:val="clear" w:color="auto" w:fill="FFFFFF"/>
        </w:rPr>
        <w:t>мешавад</w:t>
      </w:r>
      <w:r w:rsidRPr="00AA3523">
        <w:rPr>
          <w:rFonts w:ascii="Palatino Linotype" w:hAnsi="Palatino Linotype"/>
          <w:sz w:val="28"/>
          <w:szCs w:val="28"/>
          <w:shd w:val="clear" w:color="auto" w:fill="FFFFFF"/>
          <w:lang w:val="en-US"/>
        </w:rPr>
        <w:t>?</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rPr>
        <w:t xml:space="preserve">Гранит;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Мармар;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w:t>
      </w:r>
      <w:r w:rsidRPr="00AA3523">
        <w:rPr>
          <w:rFonts w:ascii="Palatino Linotype" w:hAnsi="Palatino Linotype"/>
          <w:bCs/>
          <w:sz w:val="28"/>
          <w:szCs w:val="28"/>
          <w:shd w:val="clear" w:color="auto" w:fill="FFFFFF"/>
        </w:rPr>
        <w:t>Лессҳо;</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$D) Оҳаксанг;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Диорит;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120.</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кембрий, ордовик, силур, карбон тавақуфи стратиграфӣ дар кадом давра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Девон;</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Триас;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Неоген;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Бур;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121.</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базалт, габро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Таҳшинӣ;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Магматикӣ;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122.</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Минералҳои гилнок ба кадом гурӯҳ дохил мешаванд?</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 xml:space="preserve">$A) Ба гуруҳи хокҳои набасташудаи хурддона; </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 xml:space="preserve">$B) Ба гуруҳи ҷинсҳои сементшуда, ки панҷараи кристалии мустаҳкам доранд; </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 xml:space="preserve">$C) Ба гуруҳи силикатҳои кабатии тасмадор; </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 xml:space="preserve">$D) Ба гуруҳи хокҳои яхбасташуда; </w:t>
      </w:r>
    </w:p>
    <w:p w:rsidR="00182B35" w:rsidRPr="00AA3523" w:rsidRDefault="00182B35" w:rsidP="00960E8A">
      <w:pPr>
        <w:spacing w:after="0" w:line="240" w:lineRule="auto"/>
        <w:rPr>
          <w:rFonts w:ascii="Palatino Linotype" w:hAnsi="Palatino Linotype"/>
          <w:sz w:val="28"/>
          <w:szCs w:val="28"/>
        </w:rPr>
      </w:pPr>
      <w:r w:rsidRPr="00AA3523">
        <w:rPr>
          <w:rFonts w:ascii="Palatino Linotype" w:hAnsi="Palatino Linotype"/>
          <w:sz w:val="28"/>
          <w:szCs w:val="28"/>
        </w:rPr>
        <w:t>$E) Ба гуруҳи ҷинсҳои аллювиали ва пролювиали;</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123.</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гравелит, алевролит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Пегматитӣ;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Таҳшинӣ;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124.</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гнейс, филлит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Таҳшинӣ;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Метаморфӣ;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125.</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Давраи чорум бо кадом индекс ишора карда мешавад?</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bCs/>
          <w:sz w:val="28"/>
          <w:szCs w:val="28"/>
          <w:lang w:val="en-US"/>
        </w:rPr>
        <w:t xml:space="preserve">$A) </w:t>
      </w:r>
      <w:r w:rsidRPr="00AA3523">
        <w:rPr>
          <w:rFonts w:ascii="Palatino Linotype" w:hAnsi="Palatino Linotype"/>
          <w:sz w:val="28"/>
          <w:szCs w:val="28"/>
          <w:lang w:val="en-US"/>
        </w:rPr>
        <w:t xml:space="preserve">T;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$B) </w:t>
      </w:r>
      <w:r w:rsidRPr="00AA3523">
        <w:rPr>
          <w:rFonts w:ascii="Palatino Linotype" w:hAnsi="Palatino Linotype"/>
          <w:bCs/>
          <w:sz w:val="28"/>
          <w:szCs w:val="28"/>
          <w:shd w:val="clear" w:color="auto" w:fill="FFFFFF"/>
          <w:lang w:val="en-US"/>
        </w:rPr>
        <w:t>Q;</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$C) </w:t>
      </w:r>
      <w:r w:rsidRPr="00AA3523">
        <w:rPr>
          <w:rFonts w:ascii="Palatino Linotype" w:hAnsi="Palatino Linotype"/>
          <w:sz w:val="28"/>
          <w:szCs w:val="28"/>
          <w:shd w:val="clear" w:color="auto" w:fill="FFFFFF"/>
          <w:lang w:val="en-US"/>
        </w:rPr>
        <w:t>K</w:t>
      </w:r>
      <w:r w:rsidRPr="00AA3523">
        <w:rPr>
          <w:rFonts w:ascii="Palatino Linotype" w:hAnsi="Palatino Linotype"/>
          <w:sz w:val="28"/>
          <w:szCs w:val="28"/>
          <w:lang w:val="en-US"/>
        </w:rPr>
        <w:t xml:space="preserve">; </w:t>
      </w:r>
    </w:p>
    <w:p w:rsidR="00182B35" w:rsidRPr="00AA3523" w:rsidRDefault="00182B35" w:rsidP="00A3017B">
      <w:pPr>
        <w:spacing w:after="0" w:line="240" w:lineRule="auto"/>
        <w:jc w:val="both"/>
        <w:rPr>
          <w:rFonts w:ascii="Palatino Linotype" w:hAnsi="Palatino Linotype"/>
          <w:sz w:val="28"/>
          <w:szCs w:val="28"/>
          <w:lang w:val="en-US"/>
        </w:rPr>
      </w:pPr>
      <w:r w:rsidRPr="00AA3523">
        <w:rPr>
          <w:rFonts w:ascii="Palatino Linotype" w:hAnsi="Palatino Linotype"/>
          <w:sz w:val="28"/>
          <w:szCs w:val="28"/>
          <w:lang w:val="en-US"/>
        </w:rPr>
        <w:t xml:space="preserve">$D) N; </w:t>
      </w:r>
    </w:p>
    <w:p w:rsidR="00182B35" w:rsidRPr="00AA3523" w:rsidRDefault="00182B35" w:rsidP="00A3017B">
      <w:pPr>
        <w:spacing w:after="0" w:line="240" w:lineRule="auto"/>
        <w:jc w:val="both"/>
        <w:rPr>
          <w:rFonts w:ascii="Palatino Linotype" w:hAnsi="Palatino Linotype"/>
          <w:sz w:val="28"/>
          <w:szCs w:val="28"/>
          <w:shd w:val="clear" w:color="auto" w:fill="FFFFFF"/>
          <w:lang w:val="en-US"/>
        </w:rPr>
      </w:pPr>
      <w:r w:rsidRPr="00AA3523">
        <w:rPr>
          <w:rFonts w:ascii="Palatino Linotype" w:hAnsi="Palatino Linotype"/>
          <w:sz w:val="28"/>
          <w:szCs w:val="28"/>
          <w:lang w:val="en-US"/>
        </w:rPr>
        <w:t xml:space="preserve">$E) </w:t>
      </w:r>
      <w:r w:rsidRPr="00AA3523">
        <w:rPr>
          <w:rFonts w:ascii="Palatino Linotype" w:hAnsi="Palatino Linotype"/>
          <w:sz w:val="28"/>
          <w:szCs w:val="28"/>
          <w:shd w:val="clear" w:color="auto" w:fill="FFFFFF"/>
          <w:lang w:val="en-US"/>
        </w:rPr>
        <w:t>J</w:t>
      </w:r>
      <w:r w:rsidRPr="00AA3523">
        <w:rPr>
          <w:rFonts w:ascii="Palatino Linotype" w:hAnsi="Palatino Linotype"/>
          <w:sz w:val="28"/>
          <w:szCs w:val="28"/>
          <w:lang w:val="en-US"/>
        </w:rPr>
        <w:t>;</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гилхок ва регхок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w:t>
      </w:r>
      <w:r w:rsidRPr="00AA3523">
        <w:rPr>
          <w:rFonts w:ascii="Palatino Linotype" w:hAnsi="Palatino Linotype"/>
          <w:bCs/>
          <w:sz w:val="28"/>
          <w:szCs w:val="28"/>
          <w:shd w:val="clear" w:color="auto" w:fill="FFFFFF"/>
        </w:rPr>
        <w:t>Таҳшинӣ;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127.</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Категорияҳои пармачоҳҳои муҳандисӣ-геологӣ?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Иктишофӣ;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Геофизикӣ;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Геоморфологӣ; </w:t>
      </w:r>
    </w:p>
    <w:p w:rsidR="00182B35" w:rsidRPr="00AA3523" w:rsidRDefault="00182B35" w:rsidP="00A3017B">
      <w:pPr>
        <w:spacing w:after="0" w:line="240" w:lineRule="auto"/>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$D) Геологӣ; </w:t>
      </w:r>
      <w:r w:rsidRPr="00AA3523">
        <w:rPr>
          <w:rFonts w:ascii="Palatino Linotype" w:hAnsi="Palatino Linotype"/>
          <w:sz w:val="28"/>
          <w:szCs w:val="28"/>
          <w:shd w:val="clear" w:color="auto" w:fill="FFFFFF"/>
        </w:rPr>
        <w:br/>
        <w:t xml:space="preserve">$E) </w:t>
      </w:r>
      <w:r w:rsidRPr="00AA3523">
        <w:rPr>
          <w:rFonts w:ascii="Palatino Linotype" w:hAnsi="Palatino Linotype"/>
          <w:bCs/>
          <w:sz w:val="28"/>
          <w:szCs w:val="28"/>
          <w:shd w:val="clear" w:color="auto" w:fill="FFFFFF"/>
        </w:rPr>
        <w:t>Такягоҳӣ, иктишофӣ, техникӣ, гидрогеологӣ, таҷрибавӣ, тартиботӣ;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Фишурдашавандагӣ, муқовимати электрикӣ, пайвастшавӣ, майдони электромагнитӣ, азимути паҳншавӣ, коэффисиенти полоиш, градиенти ҳарорат, суръати мавҷҳои чандирӣ, консентратсияи изотопҳои радиоактивии ҷинсҳои кӯҳӣ бо кадом усулҳои геофизикӣ ба қайд гирифта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Магнитииктишофӣ, электроиктишофӣ, сейсмоиктишофӣ, усулҳои радиоактивӣ;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Зеризаминӣ;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Сатҳӣ;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Сейсмикӣ;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Физикӣ-механикӣ;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129.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Дар байни давраҳои карбон, перм, юра тавақуфи стратиграфӣ дар кадом дара шудааст?</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Девон;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Триас;</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Неоген;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Бур;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Давраи чорум;</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130.</w:t>
      </w:r>
    </w:p>
    <w:p w:rsidR="00182B35" w:rsidRPr="00AA3523" w:rsidRDefault="00182B35" w:rsidP="00D84C2E">
      <w:pPr>
        <w:spacing w:after="0" w:line="240" w:lineRule="auto"/>
        <w:rPr>
          <w:rFonts w:ascii="Palatino Linotype" w:hAnsi="Palatino Linotype"/>
          <w:sz w:val="28"/>
          <w:szCs w:val="28"/>
        </w:rPr>
      </w:pPr>
      <w:r w:rsidRPr="00AA3523">
        <w:rPr>
          <w:rFonts w:ascii="Palatino Linotype" w:hAnsi="Palatino Linotype"/>
          <w:sz w:val="28"/>
          <w:szCs w:val="28"/>
        </w:rPr>
        <w:t>Хачми ковоки дар хокхо бо чи хисоб карда мешавад?</w:t>
      </w:r>
    </w:p>
    <w:p w:rsidR="00182B35" w:rsidRPr="00AA3523" w:rsidRDefault="00182B35" w:rsidP="00D84C2E">
      <w:pPr>
        <w:spacing w:after="0" w:line="240" w:lineRule="auto"/>
        <w:rPr>
          <w:rFonts w:ascii="Palatino Linotype" w:hAnsi="Palatino Linotype"/>
          <w:sz w:val="28"/>
          <w:szCs w:val="28"/>
        </w:rPr>
      </w:pPr>
      <w:r w:rsidRPr="00AA3523">
        <w:rPr>
          <w:rFonts w:ascii="Palatino Linotype" w:hAnsi="Palatino Linotype"/>
          <w:sz w:val="28"/>
          <w:szCs w:val="28"/>
        </w:rPr>
        <w:t xml:space="preserve">$A) Фоизноки; </w:t>
      </w:r>
    </w:p>
    <w:p w:rsidR="00182B35" w:rsidRPr="00AA3523" w:rsidRDefault="00182B35" w:rsidP="00D84C2E">
      <w:pPr>
        <w:spacing w:after="0" w:line="240" w:lineRule="auto"/>
        <w:rPr>
          <w:rFonts w:ascii="Palatino Linotype" w:hAnsi="Palatino Linotype"/>
          <w:sz w:val="28"/>
          <w:szCs w:val="28"/>
        </w:rPr>
      </w:pPr>
      <w:r w:rsidRPr="00AA3523">
        <w:rPr>
          <w:rFonts w:ascii="Palatino Linotype" w:hAnsi="Palatino Linotype"/>
          <w:sz w:val="28"/>
          <w:szCs w:val="28"/>
        </w:rPr>
        <w:t xml:space="preserve">$B) Килограмм; </w:t>
      </w:r>
    </w:p>
    <w:p w:rsidR="00182B35" w:rsidRPr="00AA3523" w:rsidRDefault="00182B35" w:rsidP="00D84C2E">
      <w:pPr>
        <w:spacing w:after="0" w:line="240" w:lineRule="auto"/>
        <w:rPr>
          <w:rFonts w:ascii="Palatino Linotype" w:hAnsi="Palatino Linotype"/>
          <w:sz w:val="28"/>
          <w:szCs w:val="28"/>
        </w:rPr>
      </w:pPr>
      <w:r w:rsidRPr="00AA3523">
        <w:rPr>
          <w:rFonts w:ascii="Palatino Linotype" w:hAnsi="Palatino Linotype"/>
          <w:sz w:val="28"/>
          <w:szCs w:val="28"/>
        </w:rPr>
        <w:t xml:space="preserve">$C) Грамм; </w:t>
      </w:r>
    </w:p>
    <w:p w:rsidR="00182B35" w:rsidRPr="00AA3523" w:rsidRDefault="00182B35" w:rsidP="005A6217">
      <w:pPr>
        <w:spacing w:after="0" w:line="240" w:lineRule="auto"/>
        <w:rPr>
          <w:rFonts w:ascii="Palatino Linotype" w:hAnsi="Palatino Linotype"/>
          <w:sz w:val="28"/>
          <w:szCs w:val="28"/>
        </w:rPr>
      </w:pPr>
      <w:r w:rsidRPr="00AA3523">
        <w:rPr>
          <w:rFonts w:ascii="Palatino Linotype" w:hAnsi="Palatino Linotype"/>
          <w:sz w:val="28"/>
          <w:szCs w:val="28"/>
        </w:rPr>
        <w:t xml:space="preserve">$D) Сантиметр; </w:t>
      </w:r>
    </w:p>
    <w:p w:rsidR="00182B35" w:rsidRPr="00AA3523" w:rsidRDefault="00182B35" w:rsidP="005A6217">
      <w:pPr>
        <w:spacing w:after="0" w:line="240" w:lineRule="auto"/>
        <w:rPr>
          <w:rFonts w:ascii="Palatino Linotype" w:hAnsi="Palatino Linotype"/>
          <w:sz w:val="28"/>
          <w:szCs w:val="28"/>
        </w:rPr>
      </w:pPr>
      <w:r w:rsidRPr="00AA3523">
        <w:rPr>
          <w:rFonts w:ascii="Palatino Linotype" w:hAnsi="Palatino Linotype"/>
          <w:sz w:val="28"/>
          <w:szCs w:val="28"/>
        </w:rPr>
        <w:t>$E) Литр;</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131.</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Ҷараёни таршавии зарачаҳои моддаи дар об буда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Гидрататсия;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Оксидшавӣ;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Термокарст;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Солифлюкатсия;</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132.</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Пасту баландиҳое, ки ядроашон яхбаста мебошад.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Гидрататсия;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Оксидшавӣ;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Гидролаколит;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Солифлюкатсия;</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133.</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Об шудани яхҳои зеризаминӣ, ки ба фуруравии сатҳи замин оварда мерасонад.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Термокарст;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Оксидшавӣ;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Гидролаколит;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$D) Гидролиз;</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Солифлюкатсия;</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134.</w:t>
      </w:r>
    </w:p>
    <w:p w:rsidR="00182B35" w:rsidRPr="00AA3523" w:rsidRDefault="00182B35" w:rsidP="00267DEF">
      <w:pPr>
        <w:spacing w:after="0" w:line="240" w:lineRule="auto"/>
        <w:jc w:val="both"/>
        <w:rPr>
          <w:rFonts w:ascii="Palatino Linotype" w:hAnsi="Palatino Linotype"/>
          <w:sz w:val="28"/>
          <w:szCs w:val="28"/>
        </w:rPr>
      </w:pPr>
      <w:r w:rsidRPr="00AA3523">
        <w:rPr>
          <w:rFonts w:ascii="Palatino Linotype" w:hAnsi="Palatino Linotype"/>
          <w:sz w:val="28"/>
          <w:szCs w:val="28"/>
        </w:rPr>
        <w:t>Оё чунин равандҳои геологи ба монанди: ярч, карст, суффозия дар ҳудуди Тоҷикистон вомехуранд?</w:t>
      </w:r>
    </w:p>
    <w:p w:rsidR="00182B35" w:rsidRPr="00AA3523" w:rsidRDefault="00182B35" w:rsidP="00267DEF">
      <w:pPr>
        <w:spacing w:after="0" w:line="240" w:lineRule="auto"/>
        <w:rPr>
          <w:rFonts w:ascii="Palatino Linotype" w:hAnsi="Palatino Linotype"/>
          <w:sz w:val="28"/>
          <w:szCs w:val="28"/>
        </w:rPr>
      </w:pPr>
      <w:r w:rsidRPr="00AA3523">
        <w:rPr>
          <w:rFonts w:ascii="Palatino Linotype" w:hAnsi="Palatino Linotype"/>
          <w:sz w:val="28"/>
          <w:szCs w:val="28"/>
        </w:rPr>
        <w:t xml:space="preserve">$A) Не; </w:t>
      </w:r>
    </w:p>
    <w:p w:rsidR="00182B35" w:rsidRPr="00AA3523" w:rsidRDefault="00182B35" w:rsidP="00267DEF">
      <w:pPr>
        <w:spacing w:after="0" w:line="240" w:lineRule="auto"/>
        <w:rPr>
          <w:rFonts w:ascii="Palatino Linotype" w:hAnsi="Palatino Linotype"/>
          <w:sz w:val="28"/>
          <w:szCs w:val="28"/>
        </w:rPr>
      </w:pPr>
      <w:r w:rsidRPr="00AA3523">
        <w:rPr>
          <w:rFonts w:ascii="Palatino Linotype" w:hAnsi="Palatino Linotype"/>
          <w:sz w:val="28"/>
          <w:szCs w:val="28"/>
        </w:rPr>
        <w:t xml:space="preserve">$B) Ҳа, танҳо ярч вомехурад; </w:t>
      </w:r>
    </w:p>
    <w:p w:rsidR="00182B35" w:rsidRPr="00AA3523" w:rsidRDefault="00182B35" w:rsidP="00267DEF">
      <w:pPr>
        <w:spacing w:after="0" w:line="240" w:lineRule="auto"/>
        <w:rPr>
          <w:rFonts w:ascii="Palatino Linotype" w:hAnsi="Palatino Linotype"/>
          <w:sz w:val="28"/>
          <w:szCs w:val="28"/>
        </w:rPr>
      </w:pPr>
      <w:r w:rsidRPr="00AA3523">
        <w:rPr>
          <w:rFonts w:ascii="Palatino Linotype" w:hAnsi="Palatino Linotype"/>
          <w:sz w:val="28"/>
          <w:szCs w:val="28"/>
        </w:rPr>
        <w:t xml:space="preserve">$C) Ҳа, танҳо равандҳои ярч ва суффозия вомехуранд; </w:t>
      </w:r>
    </w:p>
    <w:p w:rsidR="00182B35" w:rsidRPr="00AA3523" w:rsidRDefault="00182B35" w:rsidP="00267DEF">
      <w:pPr>
        <w:spacing w:after="0" w:line="240" w:lineRule="auto"/>
        <w:rPr>
          <w:rFonts w:ascii="Palatino Linotype" w:hAnsi="Palatino Linotype"/>
          <w:sz w:val="28"/>
          <w:szCs w:val="28"/>
        </w:rPr>
      </w:pPr>
      <w:r w:rsidRPr="00AA3523">
        <w:rPr>
          <w:rFonts w:ascii="Palatino Linotype" w:hAnsi="Palatino Linotype"/>
          <w:sz w:val="28"/>
          <w:szCs w:val="28"/>
        </w:rPr>
        <w:t xml:space="preserve">$D) Ҳа, танҳо карст вомехурад; </w:t>
      </w:r>
    </w:p>
    <w:p w:rsidR="00182B35" w:rsidRPr="00AA3523" w:rsidRDefault="00182B35" w:rsidP="00752320">
      <w:pPr>
        <w:spacing w:after="0" w:line="240" w:lineRule="auto"/>
        <w:rPr>
          <w:rFonts w:ascii="Palatino Linotype" w:hAnsi="Palatino Linotype"/>
          <w:sz w:val="28"/>
          <w:szCs w:val="28"/>
        </w:rPr>
      </w:pPr>
      <w:r w:rsidRPr="00AA3523">
        <w:rPr>
          <w:rFonts w:ascii="Palatino Linotype" w:hAnsi="Palatino Linotype"/>
          <w:sz w:val="28"/>
          <w:szCs w:val="28"/>
        </w:rPr>
        <w:t>$E) Ҳаммаи равандҳои номбаршуда вомехуранд;</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135.</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Оҳиста ба поён шоридани хок ва ҷинсҳои кӯҳии ковок дар натиҷаи об шудани ҳолати яхии онҳо ё серобшавии онҳо.</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Термокарст;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Оксидшавӣ;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Гидролаколит;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Солифлюкатсия;</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136.</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Пайдоиши алеврит, лёсс аз ҷиҳати генетикӣ?</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bCs/>
          <w:sz w:val="28"/>
          <w:szCs w:val="28"/>
          <w:shd w:val="clear" w:color="auto" w:fill="FFFFFF"/>
        </w:rPr>
        <w:t>Таҳшинӣ;</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Гидротермалӣ;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Пегматитӣ;</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137.</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Илм дар бораи қонунҳои ҷараёни моеъ.</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Гидравлика;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Геоморфология;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Физика;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Механикаи грунтҳо;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Геохимия;</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138.</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Бо қуваи вазнинӣ канда шуда ба поён ғеҷида фаромадани массаҳои калони ҷисмҳои кӯҳии қабатнок ва беқабат аз массиҳои онҳо.</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Батолит;</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Термокарст;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Гидролиз;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Механикаи грунтҳо; </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$E) Ярҷ;</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139.</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Ба ҳодисаҳои яхбандӣ-динамикӣ чиҳо дохил мешаванд?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bCs/>
          <w:sz w:val="28"/>
          <w:szCs w:val="28"/>
          <w:shd w:val="clear" w:color="auto" w:fill="FFFFFF"/>
        </w:rPr>
        <w:t>Диффузия;</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shd w:val="clear" w:color="auto" w:fill="FFFFFF"/>
        </w:rPr>
        <w:t>$B) Пролювий;</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$C) Бодхурдашавӣ; </w:t>
      </w:r>
    </w:p>
    <w:p w:rsidR="00182B35" w:rsidRPr="00AA3523" w:rsidRDefault="00182B35" w:rsidP="00A3017B">
      <w:pPr>
        <w:spacing w:after="0" w:line="240" w:lineRule="auto"/>
        <w:rPr>
          <w:rFonts w:ascii="Palatino Linotype" w:hAnsi="Palatino Linotype"/>
          <w:sz w:val="28"/>
          <w:szCs w:val="28"/>
        </w:rPr>
      </w:pPr>
      <w:r w:rsidRPr="00AA3523">
        <w:rPr>
          <w:rFonts w:ascii="Palatino Linotype" w:hAnsi="Palatino Linotype"/>
          <w:sz w:val="28"/>
          <w:szCs w:val="28"/>
        </w:rPr>
        <w:t>$D) Г</w:t>
      </w:r>
      <w:r w:rsidRPr="00AA3523">
        <w:rPr>
          <w:rFonts w:ascii="Palatino Linotype" w:hAnsi="Palatino Linotype"/>
          <w:sz w:val="28"/>
          <w:szCs w:val="28"/>
          <w:shd w:val="clear" w:color="auto" w:fill="FFFFFF"/>
        </w:rPr>
        <w:t>идролаколитҳо, яхпардаҳо, термокарстҳо ва солифлюкатсияҳо;</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 xml:space="preserve">$E) </w:t>
      </w:r>
      <w:r w:rsidRPr="00AA3523">
        <w:rPr>
          <w:rFonts w:ascii="Palatino Linotype" w:hAnsi="Palatino Linotype"/>
          <w:sz w:val="28"/>
          <w:szCs w:val="28"/>
          <w:shd w:val="clear" w:color="auto" w:fill="FFFFFF"/>
        </w:rPr>
        <w:t>Делювий;</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140.</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Дар натиҷаи якҷоя амал кардани моддаҳо бо об, ки ҷудошавии модаҳои ибтидои бо пайдо шудани пайвастагиҳои нав ба амал меояд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Термокарст;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Оксидшавӣ;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Гидролаколит;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Гидролиз;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Солифлюкатсия;</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141.</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Озмоиши компрескунони бо кадом асбоб гузаронида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$A) Одометр;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Волтиметр;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Амперметр;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Криокамера;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Магнитометр;</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142.</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rPr>
        <w:t>Ҷинсҳои кӯҳие, ки ҳарорати манфӣ ва ба сифр баробарро доро буда дар онҳо ҳатто як қисми намнокии ковокиҳо ба ях мубадал гардида зараҳои минералиро сементатсия кардаанд чи номида мешавад?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$A) Такшонӣ;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w:t>
      </w:r>
      <w:r w:rsidRPr="00AA3523">
        <w:rPr>
          <w:rFonts w:ascii="Palatino Linotype" w:hAnsi="Palatino Linotype"/>
          <w:sz w:val="28"/>
          <w:szCs w:val="28"/>
        </w:rPr>
        <w:t>Яхбаста;</w:t>
      </w:r>
      <w:r w:rsidRPr="00AA3523">
        <w:rPr>
          <w:rFonts w:ascii="Palatino Linotype" w:hAnsi="Palatino Linotype"/>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Магматикӣ;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Метаморфӣ;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Гранит;</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143.</w:t>
      </w:r>
    </w:p>
    <w:p w:rsidR="00182B35" w:rsidRPr="00AA3523" w:rsidRDefault="00182B35" w:rsidP="00594140">
      <w:pPr>
        <w:spacing w:after="0" w:line="240" w:lineRule="auto"/>
        <w:rPr>
          <w:rFonts w:ascii="Palatino Linotype" w:hAnsi="Palatino Linotype"/>
          <w:sz w:val="28"/>
          <w:szCs w:val="28"/>
        </w:rPr>
      </w:pPr>
      <w:r w:rsidRPr="00AA3523">
        <w:rPr>
          <w:rFonts w:ascii="Palatino Linotype" w:hAnsi="Palatino Linotype"/>
          <w:sz w:val="28"/>
          <w:szCs w:val="28"/>
        </w:rPr>
        <w:t>Нишондоди асоси, хангоми баходихии мухандиси-геологии чинсхои магматеки чист?</w:t>
      </w:r>
    </w:p>
    <w:p w:rsidR="00182B35" w:rsidRPr="00AA3523" w:rsidRDefault="00182B35" w:rsidP="00594140">
      <w:pPr>
        <w:spacing w:after="0" w:line="240" w:lineRule="auto"/>
        <w:rPr>
          <w:rFonts w:ascii="Palatino Linotype" w:hAnsi="Palatino Linotype"/>
          <w:sz w:val="28"/>
          <w:szCs w:val="28"/>
        </w:rPr>
      </w:pPr>
      <w:r w:rsidRPr="00AA3523">
        <w:rPr>
          <w:rFonts w:ascii="Palatino Linotype" w:hAnsi="Palatino Linotype"/>
          <w:sz w:val="28"/>
          <w:szCs w:val="28"/>
        </w:rPr>
        <w:t xml:space="preserve">$A) Намноки; </w:t>
      </w:r>
    </w:p>
    <w:p w:rsidR="00182B35" w:rsidRPr="00AA3523" w:rsidRDefault="00182B35" w:rsidP="00594140">
      <w:pPr>
        <w:spacing w:after="0" w:line="240" w:lineRule="auto"/>
        <w:rPr>
          <w:rFonts w:ascii="Palatino Linotype" w:hAnsi="Palatino Linotype"/>
          <w:sz w:val="28"/>
          <w:szCs w:val="28"/>
        </w:rPr>
      </w:pPr>
      <w:r w:rsidRPr="00AA3523">
        <w:rPr>
          <w:rFonts w:ascii="Palatino Linotype" w:hAnsi="Palatino Linotype"/>
          <w:sz w:val="28"/>
          <w:szCs w:val="28"/>
        </w:rPr>
        <w:t xml:space="preserve">$B) Зичи; </w:t>
      </w:r>
    </w:p>
    <w:p w:rsidR="00182B35" w:rsidRPr="00AA3523" w:rsidRDefault="00182B35" w:rsidP="00934937">
      <w:pPr>
        <w:spacing w:after="0" w:line="240" w:lineRule="auto"/>
        <w:rPr>
          <w:rFonts w:ascii="Palatino Linotype" w:hAnsi="Palatino Linotype"/>
          <w:sz w:val="28"/>
          <w:szCs w:val="28"/>
        </w:rPr>
      </w:pPr>
      <w:r w:rsidRPr="00AA3523">
        <w:rPr>
          <w:rFonts w:ascii="Palatino Linotype" w:hAnsi="Palatino Linotype"/>
          <w:sz w:val="28"/>
          <w:szCs w:val="28"/>
        </w:rPr>
        <w:t xml:space="preserve">$C) Фишурдашави; </w:t>
      </w:r>
    </w:p>
    <w:p w:rsidR="00182B35" w:rsidRPr="00AA3523" w:rsidRDefault="00182B35" w:rsidP="00934937">
      <w:pPr>
        <w:spacing w:after="0" w:line="240" w:lineRule="auto"/>
        <w:rPr>
          <w:rFonts w:ascii="Palatino Linotype" w:hAnsi="Palatino Linotype"/>
          <w:sz w:val="28"/>
          <w:szCs w:val="28"/>
        </w:rPr>
      </w:pPr>
      <w:r w:rsidRPr="00AA3523">
        <w:rPr>
          <w:rFonts w:ascii="Palatino Linotype" w:hAnsi="Palatino Linotype"/>
          <w:sz w:val="28"/>
          <w:szCs w:val="28"/>
        </w:rPr>
        <w:t xml:space="preserve">$D) Ковоки; </w:t>
      </w:r>
    </w:p>
    <w:p w:rsidR="00182B35" w:rsidRPr="00AA3523" w:rsidRDefault="00182B35" w:rsidP="00934937">
      <w:pPr>
        <w:spacing w:after="0" w:line="240" w:lineRule="auto"/>
        <w:rPr>
          <w:rFonts w:ascii="Palatino Linotype" w:hAnsi="Palatino Linotype"/>
          <w:sz w:val="28"/>
          <w:szCs w:val="28"/>
        </w:rPr>
      </w:pPr>
      <w:r w:rsidRPr="00AA3523">
        <w:rPr>
          <w:rFonts w:ascii="Palatino Linotype" w:hAnsi="Palatino Linotype"/>
          <w:sz w:val="28"/>
          <w:szCs w:val="28"/>
        </w:rPr>
        <w:t>$E) Бузургии обгузарони;</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144.</w:t>
      </w:r>
    </w:p>
    <w:p w:rsidR="00182B35" w:rsidRPr="00AA3523" w:rsidRDefault="00182B35" w:rsidP="00A3017B">
      <w:pPr>
        <w:spacing w:after="0" w:line="240" w:lineRule="auto"/>
        <w:jc w:val="both"/>
        <w:rPr>
          <w:rFonts w:ascii="Palatino Linotype" w:hAnsi="Palatino Linotype"/>
          <w:bCs/>
          <w:sz w:val="28"/>
          <w:szCs w:val="28"/>
        </w:rPr>
      </w:pPr>
      <w:r w:rsidRPr="00AA3523">
        <w:rPr>
          <w:rFonts w:ascii="Palatino Linotype" w:hAnsi="Palatino Linotype"/>
          <w:bCs/>
          <w:sz w:val="28"/>
          <w:szCs w:val="28"/>
          <w:shd w:val="clear" w:color="auto" w:fill="FFFFFF"/>
        </w:rPr>
        <w:t>Раванди табдилёбии такшониҳои нарм ба сахт</w:t>
      </w:r>
      <w:r w:rsidRPr="00AA3523">
        <w:rPr>
          <w:rFonts w:ascii="Palatino Linotype" w:hAnsi="Palatino Linotype"/>
          <w:bCs/>
          <w:sz w:val="28"/>
          <w:szCs w:val="28"/>
        </w:rPr>
        <w:t xml:space="preserve"> чи номида мешавад?</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Литификатсия;</w:t>
      </w:r>
      <w:r w:rsidRPr="00AA3523">
        <w:rPr>
          <w:rFonts w:ascii="Palatino Linotype" w:hAnsi="Palatino Linotype"/>
          <w:sz w:val="28"/>
          <w:szCs w:val="28"/>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 xml:space="preserve">$B) Диагенез;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 xml:space="preserve">$C) </w:t>
      </w:r>
      <w:r w:rsidRPr="00AA3523">
        <w:rPr>
          <w:rFonts w:ascii="Palatino Linotype" w:hAnsi="Palatino Linotype"/>
          <w:bCs/>
          <w:sz w:val="28"/>
          <w:szCs w:val="28"/>
        </w:rPr>
        <w:t>Магматизм;</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bCs/>
          <w:sz w:val="28"/>
          <w:szCs w:val="28"/>
          <w:shd w:val="clear" w:color="auto" w:fill="FFFFFF"/>
        </w:rPr>
        <w:t xml:space="preserve">$D) </w:t>
      </w:r>
      <w:r w:rsidRPr="00AA3523">
        <w:rPr>
          <w:rFonts w:ascii="Palatino Linotype" w:hAnsi="Palatino Linotype"/>
          <w:sz w:val="28"/>
          <w:szCs w:val="28"/>
        </w:rPr>
        <w:t xml:space="preserve">Метаморфизм; </w:t>
      </w:r>
    </w:p>
    <w:p w:rsidR="00182B35" w:rsidRPr="00AA3523" w:rsidRDefault="00182B35" w:rsidP="00A3017B">
      <w:pPr>
        <w:spacing w:after="0" w:line="240" w:lineRule="auto"/>
        <w:jc w:val="both"/>
        <w:rPr>
          <w:rFonts w:ascii="Palatino Linotype" w:hAnsi="Palatino Linotype"/>
          <w:sz w:val="28"/>
          <w:szCs w:val="28"/>
        </w:rPr>
      </w:pPr>
      <w:r w:rsidRPr="00AA3523">
        <w:rPr>
          <w:rFonts w:ascii="Palatino Linotype" w:hAnsi="Palatino Linotype"/>
          <w:sz w:val="28"/>
          <w:szCs w:val="28"/>
        </w:rPr>
        <w:t>$E) Вулканизм;</w:t>
      </w:r>
    </w:p>
    <w:p w:rsidR="00182B35" w:rsidRPr="00AA3523" w:rsidRDefault="00182B35" w:rsidP="00A3017B">
      <w:pPr>
        <w:spacing w:after="0" w:line="318" w:lineRule="atLeast"/>
        <w:jc w:val="both"/>
        <w:rPr>
          <w:rFonts w:ascii="Palatino Linotype" w:hAnsi="Palatino Linotype"/>
          <w:bCs/>
          <w:sz w:val="28"/>
          <w:szCs w:val="28"/>
        </w:rPr>
      </w:pPr>
      <w:r w:rsidRPr="00AA3523">
        <w:rPr>
          <w:rFonts w:ascii="Palatino Linotype" w:hAnsi="Palatino Linotype"/>
          <w:sz w:val="28"/>
          <w:szCs w:val="28"/>
        </w:rPr>
        <w:t>@</w:t>
      </w:r>
      <w:r w:rsidRPr="00AA3523">
        <w:rPr>
          <w:rFonts w:ascii="Palatino Linotype" w:hAnsi="Palatino Linotype"/>
          <w:bCs/>
          <w:sz w:val="28"/>
          <w:szCs w:val="28"/>
        </w:rPr>
        <w:t>145.</w:t>
      </w:r>
    </w:p>
    <w:p w:rsidR="00182B35" w:rsidRPr="00AA3523" w:rsidRDefault="00182B35" w:rsidP="00A3017B">
      <w:pPr>
        <w:spacing w:after="0" w:line="318" w:lineRule="atLeast"/>
        <w:jc w:val="both"/>
        <w:rPr>
          <w:rFonts w:ascii="Palatino Linotype" w:hAnsi="Palatino Linotype"/>
          <w:sz w:val="28"/>
          <w:szCs w:val="28"/>
        </w:rPr>
      </w:pPr>
      <w:r w:rsidRPr="00AA3523">
        <w:rPr>
          <w:rFonts w:ascii="Palatino Linotype" w:hAnsi="Palatino Linotype"/>
          <w:bCs/>
          <w:sz w:val="28"/>
          <w:szCs w:val="28"/>
        </w:rPr>
        <w:t>Гидравлика чист?</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Илм дар бораи моддаҳо;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Илм дар бораи қонунҳои ҷараёни моеъ;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Илм дар бораи минералҳо;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Механикаи грунтҳо;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Илм дар бораи пайвастагиҳои минералӣ;</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146.</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Ярч чист?</w:t>
      </w:r>
    </w:p>
    <w:p w:rsidR="00182B35" w:rsidRPr="00AA3523" w:rsidRDefault="00182B35" w:rsidP="00A3017B">
      <w:pPr>
        <w:spacing w:after="0" w:line="318" w:lineRule="atLeast"/>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Обшавии тармаҳо;</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Бухоршавии об;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Намнокшавии модаҳои аз ҷиҳати химиявӣ фаъол;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Сементатсияи ҷинсҳои кӯҳии такшонӣ; </w:t>
      </w:r>
    </w:p>
    <w:p w:rsidR="00182B35" w:rsidRPr="00AA3523" w:rsidRDefault="00182B35" w:rsidP="00A3017B">
      <w:pPr>
        <w:spacing w:after="0" w:line="318" w:lineRule="atLeast"/>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Бо қуваи вазнинӣ канда шуда ба поён ғеҷида фаромадани массаҳои калони ҷисмҳои кӯҳии қабатнок ва беқабат аз массиҳои онҳо;</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147.</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Солифлюкатсия чист?</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Обшавии тармаҳо;</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Бухоршавии об;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Намнокшавии модаҳои аз ҷиҳати химиявӣ фаъол;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Оҳиста ба поён шоридани хок ва ҷинсҳои кӯҳии ковок дар натиҷаи об шудани ҳолати яхии онҳо ё серобшавии онҳо;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Бо қуваи вазнинӣ канда шуда ба поён ғеҷида фаромадани массаҳои калони ҷисмҳои кӯҳии қабатнок ва беқабат аз массиҳои онҳо;</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148.</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Суфозия чист?</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Обшавии тармаҳо;</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Бухоршавии об;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Намнокшавии модаҳои аз ҷиҳати химиявӣ фаъол;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Оҳиста ба поён шоридани хок ва ҷинсҳои кӯҳии ковок дар натиҷаи об шудани ҳолати яхии онҳо ё серобшавии онҳо;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$E) Шуста бурда шудани зараҳои гардмонанди ҷинсҳои кӯҳии ковок ба воситаи обҳои зеризаминӣ, ки ба фурунишинии табақаҳои болои оварда мерасонад;</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rPr>
        <w:t>@</w:t>
      </w:r>
      <w:r w:rsidRPr="00AA3523">
        <w:rPr>
          <w:rFonts w:ascii="Palatino Linotype" w:hAnsi="Palatino Linotype"/>
          <w:bCs/>
          <w:sz w:val="28"/>
          <w:szCs w:val="28"/>
          <w:shd w:val="clear" w:color="auto" w:fill="FFFFFF"/>
        </w:rPr>
        <w:t>149.</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Вайроншавии пликативӣ чист?</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Обшавии тармаҳо;</w:t>
      </w:r>
      <w:r w:rsidRPr="00AA3523">
        <w:rPr>
          <w:rFonts w:ascii="Palatino Linotype" w:hAnsi="Palatino Linotype"/>
          <w:bCs/>
          <w:sz w:val="28"/>
          <w:szCs w:val="28"/>
          <w:shd w:val="clear" w:color="auto" w:fill="FFFFFF"/>
        </w:rPr>
        <w:t xml:space="preserve">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shd w:val="clear" w:color="auto" w:fill="FFFFFF"/>
        </w:rPr>
        <w:t xml:space="preserve">$B) </w:t>
      </w:r>
      <w:r w:rsidRPr="00AA3523">
        <w:rPr>
          <w:rFonts w:ascii="Palatino Linotype" w:hAnsi="Palatino Linotype"/>
          <w:sz w:val="28"/>
          <w:szCs w:val="28"/>
          <w:shd w:val="clear" w:color="auto" w:fill="FFFFFF"/>
        </w:rPr>
        <w:t xml:space="preserve">Бухоршавии об;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Намнокшавии модаҳои аз ҷиҳати химиявӣ фаъол;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Оҳиста ба поён шоридани хок ва ҷинсҳои кӯҳии ковок дар натиҷаи об шудани ҳолати яхии онҳо ё серобшавии онҳо;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Вайроншавии авалаи хобиши ҷинсҳои кӯҳие, ки ба каҷшавии қабатҳои ҷинсҳои кӯҳии дорои масштаб ва шаклҳои гуногундошта (бе шиканиши онҳо) оварда мерасонад;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rPr>
        <w:t>@</w:t>
      </w:r>
      <w:r w:rsidRPr="00AA3523">
        <w:rPr>
          <w:rFonts w:ascii="Palatino Linotype" w:hAnsi="Palatino Linotype"/>
          <w:sz w:val="28"/>
          <w:szCs w:val="28"/>
          <w:shd w:val="clear" w:color="auto" w:fill="FFFFFF"/>
        </w:rPr>
        <w:t>150.</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bCs/>
          <w:sz w:val="28"/>
          <w:szCs w:val="28"/>
          <w:shd w:val="clear" w:color="auto" w:fill="FFFFFF"/>
        </w:rPr>
        <w:t>Термокарст гуфта чиро меноманд?</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bCs/>
          <w:sz w:val="28"/>
          <w:szCs w:val="28"/>
        </w:rPr>
        <w:t xml:space="preserve">$A) </w:t>
      </w:r>
      <w:r w:rsidRPr="00AA3523">
        <w:rPr>
          <w:rFonts w:ascii="Palatino Linotype" w:hAnsi="Palatino Linotype"/>
          <w:sz w:val="28"/>
          <w:szCs w:val="28"/>
          <w:shd w:val="clear" w:color="auto" w:fill="FFFFFF"/>
        </w:rPr>
        <w:t xml:space="preserve">Об шудани яхҳои зеризаминӣ, ки ба фуруравии сатҳи замин оварда мерасонад;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$B) Бухоршавии об;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$C) Намнокшавии модаҳои аз ҷиҳати химиявӣ фаъол; </w:t>
      </w:r>
    </w:p>
    <w:p w:rsidR="00182B35" w:rsidRPr="00AA3523" w:rsidRDefault="00182B35" w:rsidP="00A3017B">
      <w:pPr>
        <w:spacing w:after="0" w:line="240" w:lineRule="auto"/>
        <w:jc w:val="both"/>
        <w:rPr>
          <w:rFonts w:ascii="Palatino Linotype" w:hAnsi="Palatino Linotype"/>
          <w:sz w:val="28"/>
          <w:szCs w:val="28"/>
          <w:shd w:val="clear" w:color="auto" w:fill="FFFFFF"/>
        </w:rPr>
      </w:pPr>
      <w:r w:rsidRPr="00AA3523">
        <w:rPr>
          <w:rFonts w:ascii="Palatino Linotype" w:hAnsi="Palatino Linotype"/>
          <w:sz w:val="28"/>
          <w:szCs w:val="28"/>
          <w:shd w:val="clear" w:color="auto" w:fill="FFFFFF"/>
        </w:rPr>
        <w:t xml:space="preserve">$D) Оҳиста ба поён шоридани хок ва ҷинсҳои кӯҳии ковок дар натиҷаи об шудани ҳолати яхии онҳо ё серобшавии онҳо; </w:t>
      </w:r>
    </w:p>
    <w:p w:rsidR="00182B35" w:rsidRPr="00AA3523" w:rsidRDefault="00182B35" w:rsidP="00A3017B">
      <w:pPr>
        <w:spacing w:after="0" w:line="240" w:lineRule="auto"/>
        <w:jc w:val="both"/>
        <w:rPr>
          <w:rFonts w:ascii="Palatino Linotype" w:hAnsi="Palatino Linotype"/>
          <w:bCs/>
          <w:sz w:val="28"/>
          <w:szCs w:val="28"/>
          <w:shd w:val="clear" w:color="auto" w:fill="FFFFFF"/>
        </w:rPr>
      </w:pPr>
      <w:r w:rsidRPr="00AA3523">
        <w:rPr>
          <w:rFonts w:ascii="Palatino Linotype" w:hAnsi="Palatino Linotype"/>
          <w:sz w:val="28"/>
          <w:szCs w:val="28"/>
          <w:shd w:val="clear" w:color="auto" w:fill="FFFFFF"/>
        </w:rPr>
        <w:t xml:space="preserve">$E) </w:t>
      </w:r>
      <w:r w:rsidRPr="00AA3523">
        <w:rPr>
          <w:rFonts w:ascii="Palatino Linotype" w:hAnsi="Palatino Linotype"/>
          <w:bCs/>
          <w:sz w:val="28"/>
          <w:szCs w:val="28"/>
          <w:shd w:val="clear" w:color="auto" w:fill="FFFFFF"/>
        </w:rPr>
        <w:t>Вайроншавии авалаи хобиши ҷинсҳои кӯҳие, ки ба каҷшавии қабатҳои ҷинсҳои кӯҳии дорои масштаб ва шаклҳои гуногундошта (бе шиканиши онҳо) оварда мерасонад;</w:t>
      </w:r>
    </w:p>
    <w:p w:rsidR="00182B35" w:rsidRPr="00AA3523" w:rsidRDefault="00182B35"/>
    <w:sectPr w:rsidR="00182B35" w:rsidRPr="00AA3523" w:rsidSect="00AA3523">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B370E"/>
    <w:multiLevelType w:val="multilevel"/>
    <w:tmpl w:val="C9BCDBF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C907990"/>
    <w:multiLevelType w:val="multilevel"/>
    <w:tmpl w:val="D4182D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A246A5A"/>
    <w:multiLevelType w:val="hybridMultilevel"/>
    <w:tmpl w:val="56A429B6"/>
    <w:lvl w:ilvl="0" w:tplc="91586864">
      <w:start w:val="1"/>
      <w:numFmt w:val="upp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34061701"/>
    <w:multiLevelType w:val="multilevel"/>
    <w:tmpl w:val="669C00E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57347ED"/>
    <w:multiLevelType w:val="multilevel"/>
    <w:tmpl w:val="073E0E6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9A6654B"/>
    <w:multiLevelType w:val="multilevel"/>
    <w:tmpl w:val="89CE261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77A2C82"/>
    <w:multiLevelType w:val="hybridMultilevel"/>
    <w:tmpl w:val="449A1A5E"/>
    <w:lvl w:ilvl="0" w:tplc="D5640886">
      <w:start w:val="1"/>
      <w:numFmt w:val="upp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7">
    <w:nsid w:val="5BE351FF"/>
    <w:multiLevelType w:val="hybridMultilevel"/>
    <w:tmpl w:val="A4D4F166"/>
    <w:lvl w:ilvl="0" w:tplc="8FDA191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B001F82"/>
    <w:multiLevelType w:val="hybridMultilevel"/>
    <w:tmpl w:val="F7260C70"/>
    <w:lvl w:ilvl="0" w:tplc="8FDA191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D1145BD"/>
    <w:multiLevelType w:val="hybridMultilevel"/>
    <w:tmpl w:val="577497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0"/>
  </w:num>
  <w:num w:numId="5">
    <w:abstractNumId w:val="4"/>
  </w:num>
  <w:num w:numId="6">
    <w:abstractNumId w:val="9"/>
  </w:num>
  <w:num w:numId="7">
    <w:abstractNumId w:val="7"/>
  </w:num>
  <w:num w:numId="8">
    <w:abstractNumId w:val="8"/>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531B"/>
    <w:rsid w:val="00182B35"/>
    <w:rsid w:val="00267DEF"/>
    <w:rsid w:val="003F531B"/>
    <w:rsid w:val="0040058B"/>
    <w:rsid w:val="00594140"/>
    <w:rsid w:val="005A6217"/>
    <w:rsid w:val="005E4C74"/>
    <w:rsid w:val="00752320"/>
    <w:rsid w:val="008D7E34"/>
    <w:rsid w:val="00934937"/>
    <w:rsid w:val="0094380C"/>
    <w:rsid w:val="00960E8A"/>
    <w:rsid w:val="00A3017B"/>
    <w:rsid w:val="00AA3523"/>
    <w:rsid w:val="00AB31C4"/>
    <w:rsid w:val="00C7624D"/>
    <w:rsid w:val="00D84C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58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aliases w:val="Char"/>
    <w:basedOn w:val="Normal"/>
    <w:link w:val="BalloonTextChar"/>
    <w:uiPriority w:val="99"/>
    <w:semiHidden/>
    <w:rsid w:val="00A3017B"/>
    <w:pPr>
      <w:spacing w:after="0" w:line="240" w:lineRule="auto"/>
    </w:pPr>
    <w:rPr>
      <w:rFonts w:ascii="Tahoma" w:hAnsi="Tahoma" w:cs="Tahoma"/>
      <w:sz w:val="16"/>
      <w:szCs w:val="16"/>
    </w:rPr>
  </w:style>
  <w:style w:type="character" w:customStyle="1" w:styleId="BalloonTextChar">
    <w:name w:val="Balloon Text Char"/>
    <w:aliases w:val="Char Char"/>
    <w:basedOn w:val="DefaultParagraphFont"/>
    <w:link w:val="BalloonText"/>
    <w:uiPriority w:val="99"/>
    <w:semiHidden/>
    <w:locked/>
    <w:rsid w:val="00A3017B"/>
    <w:rPr>
      <w:rFonts w:ascii="Tahoma" w:eastAsia="Times New Roman" w:hAnsi="Tahoma" w:cs="Tahoma"/>
      <w:sz w:val="16"/>
      <w:szCs w:val="16"/>
    </w:rPr>
  </w:style>
  <w:style w:type="character" w:customStyle="1" w:styleId="apple-style-span">
    <w:name w:val="apple-style-span"/>
    <w:basedOn w:val="DefaultParagraphFont"/>
    <w:uiPriority w:val="99"/>
    <w:rsid w:val="00A3017B"/>
    <w:rPr>
      <w:rFonts w:cs="Times New Roman"/>
    </w:rPr>
  </w:style>
  <w:style w:type="paragraph" w:styleId="NormalWeb">
    <w:name w:val="Normal (Web)"/>
    <w:basedOn w:val="Normal"/>
    <w:uiPriority w:val="99"/>
    <w:semiHidden/>
    <w:rsid w:val="00A3017B"/>
    <w:pPr>
      <w:spacing w:before="100" w:beforeAutospacing="1" w:after="119"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A3017B"/>
  </w:style>
  <w:style w:type="character" w:styleId="Emphasis">
    <w:name w:val="Emphasis"/>
    <w:basedOn w:val="DefaultParagraphFont"/>
    <w:uiPriority w:val="99"/>
    <w:qFormat/>
    <w:rsid w:val="00A3017B"/>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18" Type="http://schemas.openxmlformats.org/officeDocument/2006/relationships/image" Target="media/image14.jpe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png"/><Relationship Id="rId17" Type="http://schemas.openxmlformats.org/officeDocument/2006/relationships/image" Target="media/image13.jpeg"/><Relationship Id="rId25"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33</Pages>
  <Words>4313</Words>
  <Characters>24585</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Муҳидинов Ф.А.</dc:creator>
  <cp:keywords/>
  <dc:description/>
  <cp:lastModifiedBy>oper05_101</cp:lastModifiedBy>
  <cp:revision>3</cp:revision>
  <dcterms:created xsi:type="dcterms:W3CDTF">2009-07-20T23:25:00Z</dcterms:created>
  <dcterms:modified xsi:type="dcterms:W3CDTF">2025-11-27T08:06:00Z</dcterms:modified>
</cp:coreProperties>
</file>